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81784" w:rsidR="00DB264D" w:rsidP="00DB264D" w:rsidRDefault="00DB264D" w14:paraId="2FAD2D6B" w14:textId="77777777">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050"/>
          <w:tab w:val="left" w:pos="8616"/>
        </w:tabs>
        <w:suppressAutoHyphens/>
        <w:ind w:left="8050" w:hanging="8050"/>
        <w:rPr>
          <w:color w:val="000000"/>
        </w:rPr>
      </w:pPr>
    </w:p>
    <w:p w:rsidR="007C1B6E" w:rsidP="00DB264D" w:rsidRDefault="007C1B6E" w14:paraId="6F674999" w14:textId="77777777">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050"/>
          <w:tab w:val="left" w:pos="8616"/>
        </w:tabs>
        <w:suppressAutoHyphens/>
        <w:ind w:left="8050" w:hanging="8050"/>
        <w:rPr>
          <w:b/>
        </w:rPr>
      </w:pPr>
    </w:p>
    <w:p w:rsidRPr="00D81784" w:rsidR="00DB264D" w:rsidP="00DB264D" w:rsidRDefault="00066030" w14:paraId="16CBB02D" w14:textId="59D22F23">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050"/>
          <w:tab w:val="left" w:pos="8616"/>
        </w:tabs>
        <w:suppressAutoHyphens/>
        <w:ind w:left="8050" w:hanging="8050"/>
        <w:rPr>
          <w:b/>
        </w:rPr>
      </w:pPr>
      <w:r>
        <w:rPr>
          <w:b/>
        </w:rPr>
        <w:t>NADERE OVEREENKOMST TEN BEHOEVE VAN INHUUR</w:t>
      </w:r>
    </w:p>
    <w:p w:rsidRPr="00D81784" w:rsidR="00B0695A" w:rsidP="00DB264D" w:rsidRDefault="00B0695A" w14:paraId="1F326FC3" w14:textId="77777777">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050"/>
          <w:tab w:val="left" w:pos="8616"/>
        </w:tabs>
        <w:suppressAutoHyphens/>
        <w:ind w:left="8050" w:hanging="8050"/>
      </w:pPr>
    </w:p>
    <w:p w:rsidRPr="00111023" w:rsidR="00DB264D" w:rsidP="00941554" w:rsidRDefault="00A57FF6" w14:paraId="6CF65544" w14:textId="2454A534">
      <w:pPr>
        <w:tabs>
          <w:tab w:val="left" w:pos="-282"/>
          <w:tab w:val="left" w:pos="84"/>
          <w:tab w:val="left" w:pos="454"/>
          <w:tab w:val="left" w:pos="1190"/>
          <w:tab w:val="left" w:pos="1560"/>
          <w:tab w:val="left" w:pos="1926"/>
          <w:tab w:val="left" w:pos="2664"/>
          <w:tab w:val="left" w:pos="3515"/>
          <w:tab w:val="left" w:pos="4366"/>
          <w:tab w:val="left" w:pos="6066"/>
          <w:tab w:val="left" w:pos="6917"/>
          <w:tab w:val="left" w:pos="7768"/>
          <w:tab w:val="left" w:pos="8616"/>
        </w:tabs>
        <w:suppressAutoHyphens/>
        <w:ind w:hanging="2"/>
        <w:jc w:val="both"/>
      </w:pPr>
      <w:r>
        <w:t xml:space="preserve">Behorend </w:t>
      </w:r>
      <w:r w:rsidRPr="00111023" w:rsidR="00DB264D">
        <w:t xml:space="preserve">bij </w:t>
      </w:r>
      <w:r w:rsidRPr="00111023" w:rsidR="00066030">
        <w:t xml:space="preserve">de </w:t>
      </w:r>
      <w:r w:rsidRPr="00111023" w:rsidR="00DB264D">
        <w:t xml:space="preserve">Raamovereenkomst </w:t>
      </w:r>
      <w:r w:rsidRPr="00111023" w:rsidR="00087179">
        <w:t>met onderwerp “</w:t>
      </w:r>
      <w:r w:rsidR="009E0222">
        <w:t xml:space="preserve">Inhuur </w:t>
      </w:r>
      <w:r>
        <w:t>technisch en ondersteunend personeel</w:t>
      </w:r>
      <w:r w:rsidRPr="00111023" w:rsidR="00087179">
        <w:t>”</w:t>
      </w:r>
      <w:r w:rsidRPr="00111023" w:rsidR="00DB264D">
        <w:t xml:space="preserve"> </w:t>
      </w:r>
      <w:r w:rsidRPr="00111023" w:rsidR="00087179">
        <w:t xml:space="preserve">en kenmerk </w:t>
      </w:r>
      <w:r w:rsidRPr="00ED18C4" w:rsidR="00ED18C4">
        <w:rPr>
          <w:rFonts w:ascii="Arial-BoldMT" w:hAnsi="Arial-BoldMT" w:cs="Arial-BoldMT"/>
          <w:b/>
          <w:bCs/>
          <w:sz w:val="18"/>
          <w:szCs w:val="18"/>
          <w:highlight w:val="yellow"/>
        </w:rPr>
        <w:t>XXX</w:t>
      </w:r>
      <w:r w:rsidRPr="00111023" w:rsidR="00AF6C77">
        <w:rPr>
          <w:noProof/>
          <w:color w:val="000000"/>
        </w:rPr>
        <w:fldChar w:fldCharType="begin"/>
      </w:r>
      <w:r w:rsidRPr="00111023" w:rsidR="00AF6C77">
        <w:rPr>
          <w:noProof/>
          <w:color w:val="000000"/>
        </w:rPr>
        <w:instrText xml:space="preserve"> IF "</w:instrText>
      </w:r>
      <w:r w:rsidRPr="00111023" w:rsidR="00AF6C77">
        <w:rPr>
          <w:noProof/>
          <w:color w:val="000000"/>
        </w:rPr>
        <w:fldChar w:fldCharType="begin" w:fldLock="1"/>
      </w:r>
      <w:r w:rsidRPr="00111023" w:rsidR="00AF6C77">
        <w:rPr>
          <w:noProof/>
          <w:color w:val="000000"/>
        </w:rPr>
        <w:instrText xml:space="preserve"> mitVV VVC89BAC01333C0D498C5B801D50CE6A52 \* MERGEFORMAT </w:instrText>
      </w:r>
      <w:r w:rsidRPr="00111023" w:rsidR="00AF6C77">
        <w:rPr>
          <w:noProof/>
          <w:color w:val="000000"/>
        </w:rPr>
        <w:fldChar w:fldCharType="separate"/>
      </w:r>
      <w:r w:rsidRPr="00111023" w:rsidR="00AF6C77">
        <w:rPr>
          <w:bCs/>
          <w:noProof/>
          <w:color w:val="000000"/>
        </w:rPr>
        <w:instrText>Bedrijfsnaam</w:instrText>
      </w:r>
      <w:r w:rsidRPr="00111023" w:rsidR="00AF6C77">
        <w:rPr>
          <w:noProof/>
          <w:color w:val="000000"/>
        </w:rPr>
        <w:fldChar w:fldCharType="end"/>
      </w:r>
      <w:r w:rsidRPr="00111023" w:rsidR="00AF6C77">
        <w:rPr>
          <w:noProof/>
          <w:color w:val="000000"/>
        </w:rPr>
        <w:instrText>"="</w:instrText>
      </w:r>
      <w:r w:rsidRPr="00111023" w:rsidR="003E6BD0">
        <w:rPr>
          <w:noProof/>
          <w:color w:val="000000"/>
        </w:rPr>
        <w:instrText>Van Dijk Employment Services</w:instrText>
      </w:r>
      <w:r w:rsidRPr="00111023" w:rsidR="00AF6C77">
        <w:rPr>
          <w:noProof/>
          <w:color w:val="000000"/>
        </w:rPr>
        <w:instrText>" "DIG-0460-2" "</w:instrText>
      </w:r>
      <w:r w:rsidRPr="00111023" w:rsidR="00AF6C77">
        <w:rPr>
          <w:noProof/>
          <w:color w:val="000000"/>
        </w:rPr>
        <w:fldChar w:fldCharType="begin"/>
      </w:r>
      <w:r w:rsidRPr="00111023" w:rsidR="00AF6C77">
        <w:rPr>
          <w:noProof/>
          <w:color w:val="000000"/>
        </w:rPr>
        <w:instrText xml:space="preserve"> IF "</w:instrText>
      </w:r>
      <w:r w:rsidRPr="00111023" w:rsidR="00AF6C77">
        <w:rPr>
          <w:noProof/>
          <w:color w:val="000000"/>
        </w:rPr>
        <w:fldChar w:fldCharType="begin" w:fldLock="1"/>
      </w:r>
      <w:r w:rsidRPr="00111023" w:rsidR="00AF6C77">
        <w:rPr>
          <w:noProof/>
          <w:color w:val="000000"/>
        </w:rPr>
        <w:instrText xml:space="preserve"> mitVV VVC89BAC01333C0D498C5B801D50CE6A52 \* MERGEFORMAT </w:instrText>
      </w:r>
      <w:r w:rsidRPr="00111023" w:rsidR="00AF6C77">
        <w:rPr>
          <w:noProof/>
          <w:color w:val="000000"/>
        </w:rPr>
        <w:fldChar w:fldCharType="separate"/>
      </w:r>
      <w:r w:rsidRPr="00111023" w:rsidR="00AF6C77">
        <w:rPr>
          <w:bCs/>
          <w:noProof/>
          <w:color w:val="000000"/>
        </w:rPr>
        <w:instrText>Bedrijfsnaam</w:instrText>
      </w:r>
      <w:r w:rsidRPr="00111023" w:rsidR="00AF6C77">
        <w:rPr>
          <w:noProof/>
          <w:color w:val="000000"/>
        </w:rPr>
        <w:fldChar w:fldCharType="end"/>
      </w:r>
      <w:r w:rsidRPr="00111023" w:rsidR="00AF6C77">
        <w:rPr>
          <w:noProof/>
          <w:color w:val="000000"/>
        </w:rPr>
        <w:instrText>"="Balance Ervaring op Projectbasis B.V." "</w:instrText>
      </w:r>
      <w:r w:rsidRPr="00111023" w:rsidR="00AF6C77">
        <w:instrText>DIG-0460-4</w:instrText>
      </w:r>
      <w:r w:rsidRPr="00111023" w:rsidR="00AF6C77">
        <w:rPr>
          <w:noProof/>
          <w:color w:val="000000"/>
        </w:rPr>
        <w:instrText>" "</w:instrText>
      </w:r>
      <w:r w:rsidRPr="00111023" w:rsidR="00AF6C77">
        <w:rPr>
          <w:noProof/>
          <w:color w:val="000000"/>
        </w:rPr>
        <w:fldChar w:fldCharType="begin"/>
      </w:r>
      <w:r w:rsidRPr="00111023" w:rsidR="00AF6C77">
        <w:rPr>
          <w:noProof/>
          <w:color w:val="000000"/>
        </w:rPr>
        <w:instrText xml:space="preserve"> IF "</w:instrText>
      </w:r>
      <w:r w:rsidRPr="00111023" w:rsidR="00AF6C77">
        <w:rPr>
          <w:noProof/>
          <w:color w:val="000000"/>
        </w:rPr>
        <w:fldChar w:fldCharType="begin" w:fldLock="1"/>
      </w:r>
      <w:r w:rsidRPr="00111023" w:rsidR="00AF6C77">
        <w:rPr>
          <w:noProof/>
          <w:color w:val="000000"/>
        </w:rPr>
        <w:instrText xml:space="preserve"> mitVV VVC89BAC01333C0D498C5B801D50CE6A52 \* MERGEFORMAT </w:instrText>
      </w:r>
      <w:r w:rsidRPr="00111023" w:rsidR="00AF6C77">
        <w:rPr>
          <w:noProof/>
          <w:color w:val="000000"/>
        </w:rPr>
        <w:fldChar w:fldCharType="separate"/>
      </w:r>
      <w:r w:rsidRPr="00111023" w:rsidR="00AF6C77">
        <w:rPr>
          <w:bCs/>
          <w:noProof/>
          <w:color w:val="000000"/>
        </w:rPr>
        <w:instrText>Bedrijfsnaam</w:instrText>
      </w:r>
      <w:r w:rsidRPr="00111023" w:rsidR="00AF6C77">
        <w:rPr>
          <w:noProof/>
          <w:color w:val="000000"/>
        </w:rPr>
        <w:fldChar w:fldCharType="end"/>
      </w:r>
      <w:r w:rsidRPr="00111023" w:rsidR="00AF6C77">
        <w:rPr>
          <w:noProof/>
          <w:color w:val="000000"/>
        </w:rPr>
        <w:instrText>"="Yacht B.V." "DIG-0460-1" "</w:instrText>
      </w:r>
      <w:r w:rsidRPr="00111023" w:rsidR="00AF6C77">
        <w:rPr>
          <w:noProof/>
          <w:color w:val="000000"/>
        </w:rPr>
        <w:fldChar w:fldCharType="begin"/>
      </w:r>
      <w:r w:rsidRPr="00111023" w:rsidR="00AF6C77">
        <w:rPr>
          <w:noProof/>
          <w:color w:val="000000"/>
        </w:rPr>
        <w:instrText xml:space="preserve"> IF "</w:instrText>
      </w:r>
      <w:r w:rsidRPr="00111023" w:rsidR="00AF6C77">
        <w:rPr>
          <w:noProof/>
          <w:color w:val="000000"/>
        </w:rPr>
        <w:fldChar w:fldCharType="begin" w:fldLock="1"/>
      </w:r>
      <w:r w:rsidRPr="00111023" w:rsidR="00AF6C77">
        <w:rPr>
          <w:noProof/>
          <w:color w:val="000000"/>
        </w:rPr>
        <w:instrText xml:space="preserve"> mitVV VVC89BAC01333C0D498C5B801D50CE6A52 \* MERGEFORMAT </w:instrText>
      </w:r>
      <w:r w:rsidRPr="00111023" w:rsidR="00AF6C77">
        <w:rPr>
          <w:noProof/>
          <w:color w:val="000000"/>
        </w:rPr>
        <w:fldChar w:fldCharType="separate"/>
      </w:r>
      <w:r w:rsidRPr="00111023" w:rsidR="00AF6C77">
        <w:rPr>
          <w:bCs/>
          <w:noProof/>
          <w:color w:val="000000"/>
        </w:rPr>
        <w:instrText>Bedrijfsnaam</w:instrText>
      </w:r>
      <w:r w:rsidRPr="00111023" w:rsidR="00AF6C77">
        <w:rPr>
          <w:noProof/>
          <w:color w:val="000000"/>
        </w:rPr>
        <w:fldChar w:fldCharType="end"/>
      </w:r>
      <w:r w:rsidRPr="00111023" w:rsidR="00AF6C77">
        <w:rPr>
          <w:noProof/>
          <w:color w:val="000000"/>
        </w:rPr>
        <w:instrText>"="Burdock Bouw en Infra B.V." "</w:instrText>
      </w:r>
      <w:r w:rsidRPr="00111023" w:rsidR="00AF6C77">
        <w:instrText>DIG-0460-3</w:instrText>
      </w:r>
      <w:r w:rsidRPr="00111023" w:rsidR="00AF6C77">
        <w:rPr>
          <w:noProof/>
          <w:color w:val="000000"/>
        </w:rPr>
        <w:instrText>" "</w:instrText>
      </w:r>
      <w:r w:rsidRPr="00111023" w:rsidR="006404A6">
        <w:rPr>
          <w:noProof/>
          <w:color w:val="000000"/>
        </w:rPr>
        <w:fldChar w:fldCharType="begin"/>
      </w:r>
      <w:r w:rsidRPr="00111023" w:rsidR="006404A6">
        <w:rPr>
          <w:noProof/>
          <w:color w:val="000000"/>
        </w:rPr>
        <w:instrText xml:space="preserve"> IF "</w:instrText>
      </w:r>
      <w:r w:rsidRPr="00111023" w:rsidR="006404A6">
        <w:rPr>
          <w:noProof/>
          <w:color w:val="000000"/>
        </w:rPr>
        <w:fldChar w:fldCharType="begin" w:fldLock="1"/>
      </w:r>
      <w:r w:rsidRPr="00111023" w:rsidR="006404A6">
        <w:rPr>
          <w:noProof/>
          <w:color w:val="000000"/>
        </w:rPr>
        <w:instrText xml:space="preserve"> mitVV VVC89BAC01333C0D498C5B801D50CE6A52 \* MERGEFORMAT </w:instrText>
      </w:r>
      <w:r w:rsidRPr="00111023" w:rsidR="006404A6">
        <w:rPr>
          <w:noProof/>
          <w:color w:val="000000"/>
        </w:rPr>
        <w:fldChar w:fldCharType="separate"/>
      </w:r>
      <w:r w:rsidRPr="00111023" w:rsidR="006404A6">
        <w:rPr>
          <w:bCs/>
          <w:noProof/>
          <w:color w:val="000000"/>
        </w:rPr>
        <w:instrText>Bedrijfsnaam</w:instrText>
      </w:r>
      <w:r w:rsidRPr="00111023" w:rsidR="006404A6">
        <w:rPr>
          <w:noProof/>
          <w:color w:val="000000"/>
        </w:rPr>
        <w:fldChar w:fldCharType="end"/>
      </w:r>
      <w:r w:rsidRPr="00111023" w:rsidR="006404A6">
        <w:rPr>
          <w:noProof/>
          <w:color w:val="000000"/>
        </w:rPr>
        <w:instrText xml:space="preserve">"="Arcadis / Brunel" "DIG-0460-5" "" \* MERGEFORMAT </w:instrText>
      </w:r>
      <w:r w:rsidRPr="00111023" w:rsidR="006404A6">
        <w:rPr>
          <w:noProof/>
          <w:color w:val="000000"/>
        </w:rPr>
        <w:fldChar w:fldCharType="end"/>
      </w:r>
      <w:r w:rsidRPr="00111023" w:rsidR="00AF6C77">
        <w:rPr>
          <w:noProof/>
          <w:color w:val="000000"/>
        </w:rPr>
        <w:instrText xml:space="preserve">" </w:instrText>
      </w:r>
      <w:r w:rsidRPr="00111023" w:rsidR="00AF6C77">
        <w:rPr>
          <w:noProof/>
          <w:color w:val="000000"/>
        </w:rPr>
        <w:fldChar w:fldCharType="end"/>
      </w:r>
      <w:r w:rsidRPr="00111023" w:rsidR="00AF6C77">
        <w:rPr>
          <w:noProof/>
          <w:color w:val="000000"/>
        </w:rPr>
        <w:instrText xml:space="preserve">" </w:instrText>
      </w:r>
      <w:r w:rsidRPr="00111023" w:rsidR="00AF6C77">
        <w:rPr>
          <w:noProof/>
          <w:color w:val="000000"/>
        </w:rPr>
        <w:fldChar w:fldCharType="end"/>
      </w:r>
      <w:r w:rsidRPr="00111023" w:rsidR="00AF6C77">
        <w:rPr>
          <w:noProof/>
          <w:color w:val="000000"/>
        </w:rPr>
        <w:instrText xml:space="preserve">" </w:instrText>
      </w:r>
      <w:r w:rsidRPr="00111023" w:rsidR="00AF6C77">
        <w:rPr>
          <w:noProof/>
          <w:color w:val="000000"/>
        </w:rPr>
        <w:fldChar w:fldCharType="end"/>
      </w:r>
      <w:r w:rsidRPr="00111023" w:rsidR="00AF6C77">
        <w:rPr>
          <w:noProof/>
          <w:color w:val="000000"/>
        </w:rPr>
        <w:instrText xml:space="preserve">" </w:instrText>
      </w:r>
      <w:r w:rsidRPr="00111023" w:rsidR="00AF6C77">
        <w:rPr>
          <w:noProof/>
          <w:color w:val="000000"/>
        </w:rPr>
        <w:fldChar w:fldCharType="end"/>
      </w:r>
    </w:p>
    <w:p w:rsidRPr="00941554" w:rsidR="000F0A25" w:rsidP="00DB264D" w:rsidRDefault="000F0A25" w14:paraId="41321235" w14:textId="77777777">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050"/>
          <w:tab w:val="left" w:pos="8616"/>
        </w:tabs>
        <w:suppressAutoHyphens/>
        <w:ind w:left="8050" w:hanging="8050"/>
      </w:pPr>
    </w:p>
    <w:p w:rsidRPr="007C1B6E" w:rsidR="00DB264D" w:rsidP="00DB264D" w:rsidRDefault="00DB264D" w14:paraId="38F14283" w14:textId="77777777">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050"/>
          <w:tab w:val="left" w:pos="8616"/>
        </w:tabs>
        <w:suppressAutoHyphens/>
        <w:ind w:left="8050" w:hanging="8050"/>
        <w:jc w:val="both"/>
        <w:rPr>
          <w:b/>
          <w:bCs/>
        </w:rPr>
      </w:pPr>
      <w:r w:rsidRPr="007C1B6E">
        <w:rPr>
          <w:b/>
          <w:bCs/>
        </w:rPr>
        <w:t xml:space="preserve">De ondergetekenden, </w:t>
      </w:r>
    </w:p>
    <w:p w:rsidRPr="00D81784" w:rsidR="00DB264D" w:rsidP="007404BA" w:rsidRDefault="007404BA" w14:paraId="1A916B77" w14:textId="6ED3004C">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616"/>
        </w:tabs>
        <w:suppressAutoHyphens/>
        <w:ind w:left="340" w:hanging="340"/>
        <w:jc w:val="both"/>
        <w:rPr>
          <w:b/>
        </w:rPr>
      </w:pPr>
      <w:r w:rsidRPr="00D81784">
        <w:t>1.</w:t>
      </w:r>
      <w:r w:rsidRPr="00D81784">
        <w:tab/>
      </w:r>
      <w:r w:rsidRPr="007C1B6E" w:rsidR="00DB264D">
        <w:rPr>
          <w:bCs/>
        </w:rPr>
        <w:t xml:space="preserve">Hoogheemraadschap van </w:t>
      </w:r>
      <w:r w:rsidRPr="007C1B6E" w:rsidR="008317EC">
        <w:rPr>
          <w:bCs/>
        </w:rPr>
        <w:t>Rijnland</w:t>
      </w:r>
      <w:r w:rsidRPr="007C1B6E" w:rsidR="00DB264D">
        <w:rPr>
          <w:bCs/>
        </w:rPr>
        <w:t>, gevestigd te</w:t>
      </w:r>
      <w:r w:rsidRPr="007C1B6E" w:rsidR="008317EC">
        <w:rPr>
          <w:bCs/>
        </w:rPr>
        <w:t xml:space="preserve"> Leiden</w:t>
      </w:r>
      <w:r w:rsidRPr="007C1B6E">
        <w:rPr>
          <w:bCs/>
        </w:rPr>
        <w:t>,</w:t>
      </w:r>
      <w:r w:rsidRPr="00D81784">
        <w:t xml:space="preserve"> vertegenwoordigd </w:t>
      </w:r>
      <w:r w:rsidRPr="00D81784" w:rsidR="00DB264D">
        <w:t xml:space="preserve">door </w:t>
      </w:r>
      <w:r>
        <w:fldChar w:fldCharType="begin" w:fldLock="1"/>
      </w:r>
      <w:r>
        <w:instrText> mitVV VVC19A7C2B9E64BE4BB16AC371FD135FFD \* MERGEFORMAT </w:instrText>
      </w:r>
      <w:r>
        <w:fldChar w:fldCharType="separate"/>
      </w:r>
      <w:r w:rsidRPr="0004606B" w:rsidR="008317EC">
        <w:rPr>
          <w:bCs/>
          <w:noProof/>
        </w:rPr>
        <w:t>&lt;&lt;teamleider&gt;&gt;</w:t>
      </w:r>
      <w:r>
        <w:fldChar w:fldCharType="end"/>
      </w:r>
      <w:r w:rsidRPr="00D81784" w:rsidR="00DB264D">
        <w:t xml:space="preserve"> hierna te noemen:</w:t>
      </w:r>
      <w:r w:rsidRPr="00D81784" w:rsidR="00DB264D">
        <w:rPr>
          <w:b/>
        </w:rPr>
        <w:t xml:space="preserve"> Opdrachtgever,</w:t>
      </w:r>
    </w:p>
    <w:p w:rsidRPr="00D81784" w:rsidR="00DB264D" w:rsidP="00DB264D" w:rsidRDefault="00DB264D" w14:paraId="57D47FD5" w14:textId="77777777">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616"/>
        </w:tabs>
        <w:suppressAutoHyphens/>
        <w:ind w:left="84" w:hanging="84"/>
        <w:jc w:val="both"/>
        <w:rPr>
          <w:b/>
        </w:rPr>
      </w:pPr>
    </w:p>
    <w:p w:rsidRPr="00D81784" w:rsidR="00DB264D" w:rsidP="00DB264D" w:rsidRDefault="00B0695A" w14:paraId="0E38F2C9" w14:textId="77777777">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616"/>
        </w:tabs>
        <w:suppressAutoHyphens/>
        <w:ind w:left="84" w:hanging="84"/>
        <w:jc w:val="both"/>
      </w:pPr>
      <w:r>
        <w:t>e</w:t>
      </w:r>
      <w:r w:rsidRPr="00D81784" w:rsidR="00DB264D">
        <w:t>n</w:t>
      </w:r>
    </w:p>
    <w:p w:rsidRPr="00D81784" w:rsidR="00DB264D" w:rsidP="00815F51" w:rsidRDefault="00DB264D" w14:paraId="39C6CBC8" w14:textId="2CE50F6D">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616"/>
        </w:tabs>
        <w:suppressAutoHyphens/>
        <w:jc w:val="both"/>
      </w:pPr>
    </w:p>
    <w:p w:rsidR="008340F9" w:rsidP="008340F9" w:rsidRDefault="008340F9" w14:paraId="1A848B6E" w14:textId="52C8723A">
      <w:r>
        <w:t xml:space="preserve">2.  </w:t>
      </w:r>
      <w:r w:rsidR="00D54B5F">
        <w:rPr>
          <w:b/>
        </w:rPr>
        <w:t>&lt;&lt;leverancier&gt;&gt;</w:t>
      </w:r>
      <w:r>
        <w:t xml:space="preserve"> gevestigd te </w:t>
      </w:r>
      <w:r w:rsidR="00D54B5F">
        <w:rPr>
          <w:b/>
          <w:bCs/>
        </w:rPr>
        <w:t>&lt;&lt;</w:t>
      </w:r>
      <w:r w:rsidR="007C1B6E">
        <w:rPr>
          <w:b/>
          <w:bCs/>
        </w:rPr>
        <w:t>plaats</w:t>
      </w:r>
      <w:r w:rsidR="00D54B5F">
        <w:rPr>
          <w:b/>
          <w:bCs/>
        </w:rPr>
        <w:t xml:space="preserve"> leverancier&gt;&gt;</w:t>
      </w:r>
      <w:r>
        <w:rPr>
          <w:noProof/>
          <w:color w:val="000000"/>
        </w:rPr>
        <w:fldChar w:fldCharType="begin"/>
      </w:r>
      <w:r>
        <w:rPr>
          <w:noProof/>
          <w:color w:val="000000"/>
        </w:rPr>
        <w:instrText xml:space="preserve"> IF "</w:instrText>
      </w:r>
      <w:r>
        <w:rPr>
          <w:noProof/>
          <w:color w:val="000000"/>
        </w:rPr>
        <w:fldChar w:fldCharType="begin" w:fldLock="1"/>
      </w:r>
      <w:r>
        <w:rPr>
          <w:noProof/>
          <w:color w:val="000000"/>
        </w:rPr>
        <w:instrText xml:space="preserve"> mitVV VVC89BAC01333C0D498C5B801D50CE6A52 \* MERGEFORMAT </w:instrText>
      </w:r>
      <w:r>
        <w:rPr>
          <w:noProof/>
          <w:color w:val="000000"/>
        </w:rPr>
        <w:fldChar w:fldCharType="separate"/>
      </w:r>
      <w:r>
        <w:rPr>
          <w:bCs/>
          <w:noProof/>
          <w:color w:val="000000"/>
        </w:rPr>
        <w:instrText>Bedrijfsnaam</w:instrText>
      </w:r>
      <w:r>
        <w:rPr>
          <w:noProof/>
          <w:color w:val="000000"/>
        </w:rPr>
        <w:fldChar w:fldCharType="end"/>
      </w:r>
      <w:r>
        <w:rPr>
          <w:noProof/>
          <w:color w:val="000000"/>
        </w:rPr>
        <w:instrText>"="Van Dijk Employment Services" "</w:instrText>
      </w:r>
      <w:r>
        <w:instrText>Dordrecht, Madame Curiestraat 2, 3316 GN</w:instrText>
      </w:r>
      <w:r>
        <w:rPr>
          <w:noProof/>
          <w:color w:val="000000"/>
        </w:rPr>
        <w:instrText>" "</w:instrText>
      </w:r>
      <w:r>
        <w:rPr>
          <w:noProof/>
          <w:color w:val="000000"/>
        </w:rPr>
        <w:fldChar w:fldCharType="begin"/>
      </w:r>
      <w:r>
        <w:rPr>
          <w:noProof/>
          <w:color w:val="000000"/>
        </w:rPr>
        <w:instrText xml:space="preserve"> IF "</w:instrText>
      </w:r>
      <w:r>
        <w:rPr>
          <w:noProof/>
          <w:color w:val="000000"/>
        </w:rPr>
        <w:fldChar w:fldCharType="begin" w:fldLock="1"/>
      </w:r>
      <w:r>
        <w:rPr>
          <w:noProof/>
          <w:color w:val="000000"/>
        </w:rPr>
        <w:instrText xml:space="preserve"> mitVV VVC89BAC01333C0D498C5B801D50CE6A52 \* MERGEFORMAT </w:instrText>
      </w:r>
      <w:r>
        <w:rPr>
          <w:noProof/>
          <w:color w:val="000000"/>
        </w:rPr>
        <w:fldChar w:fldCharType="separate"/>
      </w:r>
      <w:r>
        <w:rPr>
          <w:bCs/>
          <w:noProof/>
          <w:color w:val="000000"/>
        </w:rPr>
        <w:instrText>Bedrijfsnaam</w:instrText>
      </w:r>
      <w:r>
        <w:rPr>
          <w:noProof/>
          <w:color w:val="000000"/>
        </w:rPr>
        <w:fldChar w:fldCharType="end"/>
      </w:r>
      <w:r>
        <w:rPr>
          <w:noProof/>
          <w:color w:val="000000"/>
        </w:rPr>
        <w:instrText>"="Balance Ervaring op Projectbasis B.V." "Amsterdam, Piet Heinkade 55, 1019 GM" "</w:instrText>
      </w:r>
      <w:r>
        <w:rPr>
          <w:noProof/>
          <w:color w:val="000000"/>
        </w:rPr>
        <w:fldChar w:fldCharType="begin"/>
      </w:r>
      <w:r>
        <w:rPr>
          <w:noProof/>
          <w:color w:val="000000"/>
        </w:rPr>
        <w:instrText xml:space="preserve"> IF "</w:instrText>
      </w:r>
      <w:r>
        <w:rPr>
          <w:noProof/>
          <w:color w:val="000000"/>
        </w:rPr>
        <w:fldChar w:fldCharType="begin" w:fldLock="1"/>
      </w:r>
      <w:r>
        <w:rPr>
          <w:noProof/>
          <w:color w:val="000000"/>
        </w:rPr>
        <w:instrText xml:space="preserve"> mitVV VVC89BAC01333C0D498C5B801D50CE6A52 \* MERGEFORMAT </w:instrText>
      </w:r>
      <w:r>
        <w:rPr>
          <w:noProof/>
          <w:color w:val="000000"/>
        </w:rPr>
        <w:fldChar w:fldCharType="separate"/>
      </w:r>
      <w:r>
        <w:rPr>
          <w:bCs/>
          <w:noProof/>
          <w:color w:val="000000"/>
        </w:rPr>
        <w:instrText>Bedrijfsnaam</w:instrText>
      </w:r>
      <w:r>
        <w:rPr>
          <w:noProof/>
          <w:color w:val="000000"/>
        </w:rPr>
        <w:fldChar w:fldCharType="end"/>
      </w:r>
      <w:r>
        <w:rPr>
          <w:noProof/>
          <w:color w:val="000000"/>
        </w:rPr>
        <w:instrText>"="Yacht B.V." "Diemen, Diemermere 25, 1112 TC" "</w:instrText>
      </w:r>
      <w:r>
        <w:rPr>
          <w:noProof/>
          <w:color w:val="000000"/>
        </w:rPr>
        <w:fldChar w:fldCharType="begin"/>
      </w:r>
      <w:r>
        <w:rPr>
          <w:noProof/>
          <w:color w:val="000000"/>
        </w:rPr>
        <w:instrText xml:space="preserve"> IF "</w:instrText>
      </w:r>
      <w:r>
        <w:rPr>
          <w:noProof/>
          <w:color w:val="000000"/>
        </w:rPr>
        <w:fldChar w:fldCharType="begin" w:fldLock="1"/>
      </w:r>
      <w:r>
        <w:rPr>
          <w:noProof/>
          <w:color w:val="000000"/>
        </w:rPr>
        <w:instrText xml:space="preserve"> mitVV VVC89BAC01333C0D498C5B801D50CE6A52 \* MERGEFORMAT </w:instrText>
      </w:r>
      <w:r>
        <w:rPr>
          <w:noProof/>
          <w:color w:val="000000"/>
        </w:rPr>
        <w:fldChar w:fldCharType="separate"/>
      </w:r>
      <w:r>
        <w:rPr>
          <w:bCs/>
          <w:noProof/>
          <w:color w:val="000000"/>
        </w:rPr>
        <w:instrText>Bedrijfsnaam</w:instrText>
      </w:r>
      <w:r>
        <w:rPr>
          <w:noProof/>
          <w:color w:val="000000"/>
        </w:rPr>
        <w:fldChar w:fldCharType="end"/>
      </w:r>
      <w:r>
        <w:rPr>
          <w:noProof/>
          <w:color w:val="000000"/>
        </w:rPr>
        <w:instrText>"="Burdock Bouw en Infra B.V." "Rijswijk, Laan van Zuid Hoorn 15, 2289 DC" "</w:instrText>
      </w:r>
      <w:r>
        <w:rPr>
          <w:noProof/>
          <w:color w:val="000000"/>
        </w:rPr>
        <w:fldChar w:fldCharType="begin"/>
      </w:r>
      <w:r>
        <w:rPr>
          <w:noProof/>
          <w:color w:val="000000"/>
        </w:rPr>
        <w:instrText xml:space="preserve"> IF "</w:instrText>
      </w:r>
      <w:r>
        <w:rPr>
          <w:noProof/>
          <w:color w:val="000000"/>
        </w:rPr>
        <w:fldChar w:fldCharType="begin" w:fldLock="1"/>
      </w:r>
      <w:r>
        <w:rPr>
          <w:noProof/>
          <w:color w:val="000000"/>
        </w:rPr>
        <w:instrText xml:space="preserve"> mitVV VVC89BAC01333C0D498C5B801D50CE6A52 \* MERGEFORMAT </w:instrText>
      </w:r>
      <w:r>
        <w:rPr>
          <w:noProof/>
          <w:color w:val="000000"/>
        </w:rPr>
        <w:fldChar w:fldCharType="separate"/>
      </w:r>
      <w:r>
        <w:rPr>
          <w:bCs/>
          <w:noProof/>
          <w:color w:val="000000"/>
        </w:rPr>
        <w:instrText>Bedrijfsnaam</w:instrText>
      </w:r>
      <w:r>
        <w:rPr>
          <w:noProof/>
          <w:color w:val="000000"/>
        </w:rPr>
        <w:fldChar w:fldCharType="end"/>
      </w:r>
      <w:r>
        <w:rPr>
          <w:noProof/>
          <w:color w:val="000000"/>
        </w:rPr>
        <w:instrText>"="Arcadis / Brunel" "</w:instrText>
      </w:r>
      <w:r>
        <w:instrText xml:space="preserve"> AMSTERDAM, La Guardiaweg 33-66,</w:instrText>
      </w:r>
    </w:p>
    <w:p w:rsidR="008340F9" w:rsidP="008340F9" w:rsidRDefault="008340F9" w14:paraId="69E5B148" w14:textId="30C4B3CA">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616"/>
        </w:tabs>
        <w:suppressAutoHyphens/>
        <w:ind w:left="340" w:hanging="340"/>
        <w:jc w:val="both"/>
        <w:rPr>
          <w:b/>
        </w:rPr>
      </w:pPr>
      <w:r>
        <w:instrText>1043 DJ</w:instrText>
      </w:r>
      <w:r>
        <w:rPr>
          <w:noProof/>
          <w:color w:val="000000"/>
        </w:rPr>
        <w:instrText xml:space="preserve">" "" \* MERGEFORMAT </w:instrText>
      </w:r>
      <w:r>
        <w:rPr>
          <w:noProof/>
          <w:color w:val="000000"/>
        </w:rPr>
        <w:fldChar w:fldCharType="end"/>
      </w:r>
      <w:r>
        <w:rPr>
          <w:noProof/>
          <w:color w:val="000000"/>
        </w:rPr>
        <w:instrText xml:space="preserve">" </w:instrText>
      </w:r>
      <w:r>
        <w:rPr>
          <w:noProof/>
          <w:color w:val="000000"/>
        </w:rPr>
        <w:fldChar w:fldCharType="end"/>
      </w:r>
      <w:r>
        <w:rPr>
          <w:noProof/>
          <w:color w:val="000000"/>
        </w:rPr>
        <w:instrText xml:space="preserve">" </w:instrText>
      </w:r>
      <w:r>
        <w:rPr>
          <w:noProof/>
          <w:color w:val="000000"/>
        </w:rPr>
        <w:fldChar w:fldCharType="end"/>
      </w:r>
      <w:r>
        <w:rPr>
          <w:noProof/>
          <w:color w:val="000000"/>
        </w:rPr>
        <w:instrText xml:space="preserve">" </w:instrText>
      </w:r>
      <w:r>
        <w:rPr>
          <w:noProof/>
          <w:color w:val="000000"/>
        </w:rPr>
        <w:fldChar w:fldCharType="end"/>
      </w:r>
      <w:r>
        <w:rPr>
          <w:noProof/>
          <w:color w:val="000000"/>
        </w:rPr>
        <w:instrText xml:space="preserve">" </w:instrText>
      </w:r>
      <w:r>
        <w:rPr>
          <w:noProof/>
          <w:color w:val="000000"/>
        </w:rPr>
        <w:fldChar w:fldCharType="end"/>
      </w:r>
      <w:r w:rsidR="00A8405C">
        <w:t xml:space="preserve">, </w:t>
      </w:r>
      <w:r w:rsidR="007C1B6E">
        <w:t xml:space="preserve">rechtsgeldig </w:t>
      </w:r>
      <w:r w:rsidR="00A8405C">
        <w:t xml:space="preserve">vertegenwoordigd door </w:t>
      </w:r>
      <w:r w:rsidR="00D54B5F">
        <w:rPr>
          <w:b/>
        </w:rPr>
        <w:t>&lt;&lt;contactpersoon leverancier&gt;&gt;</w:t>
      </w:r>
      <w:r w:rsidRPr="00A8405C" w:rsidR="00A8405C">
        <w:rPr>
          <w:b/>
        </w:rPr>
        <w:t xml:space="preserve"> </w:t>
      </w:r>
      <w:r>
        <w:t xml:space="preserve">hierna te noemen: </w:t>
      </w:r>
      <w:r>
        <w:rPr>
          <w:b/>
        </w:rPr>
        <w:t>Opdrachtnemer,</w:t>
      </w:r>
    </w:p>
    <w:p w:rsidR="00DB264D" w:rsidP="00DB264D" w:rsidRDefault="00DB264D" w14:paraId="5266A123" w14:textId="1CB86315">
      <w:pPr>
        <w:pStyle w:val="Plattetekst"/>
        <w:rPr>
          <w:sz w:val="20"/>
        </w:rPr>
      </w:pPr>
    </w:p>
    <w:p w:rsidRPr="00D81784" w:rsidR="00194D8F" w:rsidP="00DB264D" w:rsidRDefault="00194D8F" w14:paraId="68BDE30F" w14:textId="77777777">
      <w:pPr>
        <w:pStyle w:val="Plattetekst"/>
        <w:rPr>
          <w:sz w:val="20"/>
        </w:rPr>
      </w:pPr>
    </w:p>
    <w:p w:rsidR="007C1B6E" w:rsidP="007C1B6E" w:rsidRDefault="007C1B6E" w14:paraId="5DDE708A" w14:textId="77777777">
      <w:pPr>
        <w:spacing w:after="200"/>
        <w:rPr>
          <w:b/>
        </w:rPr>
      </w:pPr>
      <w:r>
        <w:rPr>
          <w:b/>
        </w:rPr>
        <w:t>Overwegende dat:</w:t>
      </w:r>
    </w:p>
    <w:p w:rsidR="007C1B6E" w:rsidP="007C1B6E" w:rsidRDefault="007C1B6E" w14:paraId="399049BB" w14:textId="60958B4F">
      <w:pPr>
        <w:pStyle w:val="Lijstalinea"/>
        <w:numPr>
          <w:ilvl w:val="0"/>
          <w:numId w:val="15"/>
        </w:numPr>
        <w:spacing w:after="160" w:line="276" w:lineRule="auto"/>
        <w:jc w:val="both"/>
        <w:rPr/>
      </w:pPr>
      <w:r w:rsidR="007C1B6E">
        <w:rPr/>
        <w:t xml:space="preserve">Opdrachtgever met Opdrachtnemer op </w:t>
      </w:r>
      <w:r w:rsidR="152B189C">
        <w:rPr/>
        <w:t>26</w:t>
      </w:r>
      <w:r w:rsidR="0036111E">
        <w:rPr/>
        <w:t xml:space="preserve"> februari 2024</w:t>
      </w:r>
      <w:r w:rsidR="007C1B6E">
        <w:rPr/>
        <w:t xml:space="preserve"> een Raamovereenkomst met betrekking tot het uitvoeren van werkzaamheden op het gebied van inhuur voor </w:t>
      </w:r>
      <w:r w:rsidR="007C1B6E">
        <w:rPr/>
        <w:t xml:space="preserve">Technisch en Ondersteunend personeel met kenmerk </w:t>
      </w:r>
      <w:r w:rsidRPr="6D5B9E67" w:rsidR="00ED18C4">
        <w:rPr>
          <w:highlight w:val="yellow"/>
        </w:rPr>
        <w:t>XXX</w:t>
      </w:r>
      <w:r w:rsidR="007C1B6E">
        <w:rPr/>
        <w:t xml:space="preserve">, perceel </w:t>
      </w:r>
      <w:r w:rsidRPr="6D5B9E67" w:rsidR="00A57FF6">
        <w:rPr>
          <w:highlight w:val="yellow"/>
        </w:rPr>
        <w:t>1/2/3</w:t>
      </w:r>
      <w:r w:rsidRPr="6D5B9E67" w:rsidR="30BC30D3">
        <w:rPr>
          <w:highlight w:val="yellow"/>
        </w:rPr>
        <w:t>/4/5</w:t>
      </w:r>
      <w:r w:rsidR="007C1B6E">
        <w:rPr/>
        <w:t xml:space="preserve"> heeft gesloten die van toepassing is op alle opdrachten tot het verrichten van Diensten die Opdrachtgever gedurende de looptijd van de Raamovereenkomst verstrekt.</w:t>
      </w:r>
    </w:p>
    <w:p w:rsidR="007C1B6E" w:rsidP="007C1B6E" w:rsidRDefault="007C1B6E" w14:paraId="6F695E7A" w14:textId="77777777">
      <w:pPr>
        <w:pStyle w:val="Lijstalinea"/>
        <w:jc w:val="both"/>
      </w:pPr>
    </w:p>
    <w:p w:rsidR="007C1B6E" w:rsidP="007C1B6E" w:rsidRDefault="007C1B6E" w14:paraId="385A5C77" w14:textId="56E5F127">
      <w:pPr>
        <w:numPr>
          <w:ilvl w:val="0"/>
          <w:numId w:val="15"/>
        </w:numPr>
        <w:spacing w:after="200" w:line="276" w:lineRule="auto"/>
        <w:contextualSpacing/>
        <w:jc w:val="both"/>
      </w:pPr>
      <w:r>
        <w:t>In deze Nadere Overeenkomst de specifieke voorwaarden zijn vastgelegd met betrekking tot het verrichten van de in de Inschrijvingsleidraad en Selectieleidraad gespecificeerde Diensten door Opdrachtnemer.</w:t>
      </w:r>
    </w:p>
    <w:p w:rsidR="00A57FF6" w:rsidP="00A534AE" w:rsidRDefault="00A57FF6" w14:paraId="4E6136D7" w14:textId="77777777">
      <w:pPr>
        <w:spacing w:after="200" w:line="276" w:lineRule="auto"/>
        <w:ind w:left="720"/>
        <w:contextualSpacing/>
        <w:jc w:val="both"/>
      </w:pPr>
    </w:p>
    <w:p w:rsidR="00A57FF6" w:rsidP="007C1B6E" w:rsidRDefault="00A57FF6" w14:paraId="3C3E938F" w14:textId="1D335F91">
      <w:pPr>
        <w:numPr>
          <w:ilvl w:val="0"/>
          <w:numId w:val="15"/>
        </w:numPr>
        <w:spacing w:after="200" w:line="276" w:lineRule="auto"/>
        <w:contextualSpacing/>
        <w:jc w:val="both"/>
      </w:pPr>
      <w:r>
        <w:t>Voor elke opdracht wordt een afzonderlijke Nadere Overeenkomst afgesloten</w:t>
      </w:r>
    </w:p>
    <w:p w:rsidR="003949F2" w:rsidP="003949F2" w:rsidRDefault="003949F2" w14:paraId="7CCBE48A" w14:textId="77777777">
      <w:pPr>
        <w:pStyle w:val="Lijstalinea"/>
      </w:pPr>
    </w:p>
    <w:p w:rsidR="003949F2" w:rsidP="007C1B6E" w:rsidRDefault="003949F2" w14:paraId="12F0411A" w14:textId="7EDB90BF">
      <w:pPr>
        <w:numPr>
          <w:ilvl w:val="0"/>
          <w:numId w:val="15"/>
        </w:numPr>
        <w:spacing w:after="200" w:line="276" w:lineRule="auto"/>
        <w:contextualSpacing/>
        <w:jc w:val="both"/>
      </w:pPr>
      <w:r>
        <w:t xml:space="preserve">Deze Nadere Overeenkomst </w:t>
      </w:r>
      <w:r w:rsidR="00A57FF6">
        <w:t xml:space="preserve">is onlosmakelijk verbonden met de Raamovereenkomst Inhuur technisch en ondersteunend personeel met kenmerk </w:t>
      </w:r>
      <w:r w:rsidR="00ED18C4">
        <w:rPr>
          <w:highlight w:val="yellow"/>
        </w:rPr>
        <w:t>XXX</w:t>
      </w:r>
      <w:r w:rsidR="00DE250E">
        <w:t xml:space="preserve"> en de Aanbestedingsleidraad Inhuur van personeel voor ondersteunend, adviserend, vaktechnisch, projectrollen en ad interim-management met dossiernummer DIG-13979</w:t>
      </w:r>
      <w:r w:rsidR="00A57FF6">
        <w:t xml:space="preserve">. </w:t>
      </w:r>
      <w:r>
        <w:t xml:space="preserve"> </w:t>
      </w:r>
    </w:p>
    <w:p w:rsidR="007C1B6E" w:rsidP="00DB264D" w:rsidRDefault="007C1B6E" w14:paraId="618D51FC" w14:textId="77777777">
      <w:pPr>
        <w:pStyle w:val="Plattetekst"/>
        <w:jc w:val="both"/>
        <w:rPr>
          <w:sz w:val="20"/>
        </w:rPr>
      </w:pPr>
    </w:p>
    <w:p w:rsidR="007C1B6E" w:rsidP="00DB264D" w:rsidRDefault="007C1B6E" w14:paraId="39D80BAA" w14:textId="77777777">
      <w:pPr>
        <w:pStyle w:val="Plattetekst"/>
        <w:jc w:val="both"/>
        <w:rPr>
          <w:sz w:val="20"/>
        </w:rPr>
      </w:pPr>
    </w:p>
    <w:p w:rsidRPr="00D81784" w:rsidR="007C1B6E" w:rsidP="007C1B6E" w:rsidRDefault="007C1B6E" w14:paraId="350BB6F4" w14:textId="77777777">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616"/>
        </w:tabs>
        <w:suppressAutoHyphens/>
        <w:spacing w:line="180" w:lineRule="auto"/>
        <w:rPr>
          <w:b/>
        </w:rPr>
      </w:pPr>
      <w:r w:rsidRPr="00D81784">
        <w:rPr>
          <w:b/>
        </w:rPr>
        <w:t>ZIJN OVEREENGEKOMEN ALS VOLGT:</w:t>
      </w:r>
    </w:p>
    <w:p w:rsidRPr="009F57E3" w:rsidR="007C1B6E" w:rsidP="007C1B6E" w:rsidRDefault="007C1B6E" w14:paraId="1D767AD8" w14:textId="77777777">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616"/>
        </w:tabs>
        <w:suppressAutoHyphens/>
        <w:rPr>
          <w:sz w:val="40"/>
          <w:szCs w:val="40"/>
        </w:rPr>
      </w:pPr>
    </w:p>
    <w:p w:rsidRPr="00D81784" w:rsidR="007C1B6E" w:rsidP="007C1B6E" w:rsidRDefault="007C1B6E" w14:paraId="65537FE4" w14:textId="77777777">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616"/>
        </w:tabs>
        <w:suppressAutoHyphens/>
      </w:pPr>
      <w:r w:rsidRPr="00D81784">
        <w:rPr>
          <w:b/>
        </w:rPr>
        <w:t>Artikel 1</w:t>
      </w:r>
      <w:r>
        <w:rPr>
          <w:b/>
        </w:rPr>
        <w:t xml:space="preserve"> - </w:t>
      </w:r>
      <w:r w:rsidRPr="00D81784">
        <w:rPr>
          <w:b/>
        </w:rPr>
        <w:t>Onderwerp van de overeenkomst</w:t>
      </w:r>
    </w:p>
    <w:p w:rsidR="007C1B6E" w:rsidP="00DB264D" w:rsidRDefault="007C1B6E" w14:paraId="2B1E8EC1" w14:textId="77777777">
      <w:pPr>
        <w:pStyle w:val="Plattetekst"/>
        <w:jc w:val="both"/>
        <w:rPr>
          <w:sz w:val="20"/>
        </w:rPr>
      </w:pPr>
    </w:p>
    <w:p w:rsidR="00DB264D" w:rsidP="00DB264D" w:rsidRDefault="00DB264D" w14:paraId="4640970D" w14:textId="45D35415">
      <w:pPr>
        <w:pStyle w:val="Plattetekst"/>
        <w:jc w:val="both"/>
        <w:rPr>
          <w:sz w:val="20"/>
        </w:rPr>
      </w:pPr>
      <w:r w:rsidRPr="00D81784">
        <w:rPr>
          <w:sz w:val="20"/>
        </w:rPr>
        <w:t xml:space="preserve">Deze Nadere overeenkomst is een overeenkomst in de zin van artikel 400 van titel 7 van boek 7 van het Burgerlijk Wetboek, als bedoeld in de tussen Opdrachtnemer en Opdrachtgever </w:t>
      </w:r>
      <w:r w:rsidRPr="00087179">
        <w:rPr>
          <w:sz w:val="20"/>
        </w:rPr>
        <w:t>geslo</w:t>
      </w:r>
      <w:r w:rsidRPr="00087179">
        <w:rPr>
          <w:sz w:val="20"/>
        </w:rPr>
        <w:softHyphen/>
        <w:t xml:space="preserve">ten Raamovereenkomst </w:t>
      </w:r>
      <w:r w:rsidRPr="00087179" w:rsidR="00087179">
        <w:rPr>
          <w:sz w:val="20"/>
        </w:rPr>
        <w:t>met het hierboven genoemde onderwerp en kenmerk</w:t>
      </w:r>
      <w:r w:rsidRPr="00087179" w:rsidR="00AF6C77">
        <w:rPr>
          <w:sz w:val="20"/>
        </w:rPr>
        <w:fldChar w:fldCharType="begin"/>
      </w:r>
      <w:r w:rsidRPr="00087179" w:rsidR="00AF6C77">
        <w:rPr>
          <w:sz w:val="20"/>
        </w:rPr>
        <w:instrText xml:space="preserve"> IF "</w:instrText>
      </w:r>
      <w:r w:rsidRPr="00087179" w:rsidR="00AF6C77">
        <w:rPr>
          <w:sz w:val="20"/>
        </w:rPr>
        <w:fldChar w:fldCharType="begin" w:fldLock="1"/>
      </w:r>
      <w:r w:rsidRPr="00087179" w:rsidR="00AF6C77">
        <w:rPr>
          <w:sz w:val="20"/>
        </w:rPr>
        <w:instrText xml:space="preserve"> mitVV VVC89BAC01333C0D498C5B801D50CE6A52 \* MERGEFORMAT </w:instrText>
      </w:r>
      <w:r w:rsidRPr="00087179" w:rsidR="00AF6C77">
        <w:rPr>
          <w:sz w:val="20"/>
        </w:rPr>
        <w:fldChar w:fldCharType="separate"/>
      </w:r>
      <w:r w:rsidRPr="00087179" w:rsidR="00AF6C77">
        <w:rPr>
          <w:sz w:val="20"/>
        </w:rPr>
        <w:instrText>Bedrijfsnaam</w:instrText>
      </w:r>
      <w:r w:rsidRPr="00087179" w:rsidR="00AF6C77">
        <w:rPr>
          <w:sz w:val="20"/>
        </w:rPr>
        <w:fldChar w:fldCharType="end"/>
      </w:r>
      <w:r w:rsidRPr="00087179" w:rsidR="00AF6C77">
        <w:rPr>
          <w:sz w:val="20"/>
        </w:rPr>
        <w:instrText>"="</w:instrText>
      </w:r>
      <w:r w:rsidRPr="00087179" w:rsidR="003E6BD0">
        <w:rPr>
          <w:sz w:val="20"/>
        </w:rPr>
        <w:instrText>Van Dijk Employment Services</w:instrText>
      </w:r>
      <w:r w:rsidRPr="00087179" w:rsidR="00AF6C77">
        <w:rPr>
          <w:sz w:val="20"/>
        </w:rPr>
        <w:instrText>" "DIG-0460-2" "</w:instrText>
      </w:r>
      <w:r w:rsidRPr="00087179" w:rsidR="00AF6C77">
        <w:rPr>
          <w:sz w:val="20"/>
        </w:rPr>
        <w:fldChar w:fldCharType="begin"/>
      </w:r>
      <w:r w:rsidRPr="00087179" w:rsidR="00AF6C77">
        <w:rPr>
          <w:sz w:val="20"/>
        </w:rPr>
        <w:instrText xml:space="preserve"> IF "</w:instrText>
      </w:r>
      <w:r w:rsidRPr="00087179" w:rsidR="00AF6C77">
        <w:rPr>
          <w:sz w:val="20"/>
        </w:rPr>
        <w:fldChar w:fldCharType="begin" w:fldLock="1"/>
      </w:r>
      <w:r w:rsidRPr="00087179" w:rsidR="00AF6C77">
        <w:rPr>
          <w:sz w:val="20"/>
        </w:rPr>
        <w:instrText xml:space="preserve"> mitVV VVC89BAC01333C0D498C5B801D50CE6A52 \* MERGEFORMAT </w:instrText>
      </w:r>
      <w:r w:rsidRPr="00087179" w:rsidR="00AF6C77">
        <w:rPr>
          <w:sz w:val="20"/>
        </w:rPr>
        <w:fldChar w:fldCharType="separate"/>
      </w:r>
      <w:r w:rsidRPr="00087179" w:rsidR="00AF6C77">
        <w:rPr>
          <w:sz w:val="20"/>
        </w:rPr>
        <w:instrText>Bedrijfsnaam</w:instrText>
      </w:r>
      <w:r w:rsidRPr="00087179" w:rsidR="00AF6C77">
        <w:rPr>
          <w:sz w:val="20"/>
        </w:rPr>
        <w:fldChar w:fldCharType="end"/>
      </w:r>
      <w:r w:rsidRPr="00087179" w:rsidR="00AF6C77">
        <w:rPr>
          <w:sz w:val="20"/>
        </w:rPr>
        <w:instrText>"="Balance Ervaring op Projectbasis B.V." "DIG-0460-4" "</w:instrText>
      </w:r>
      <w:r w:rsidRPr="00087179" w:rsidR="00AF6C77">
        <w:rPr>
          <w:sz w:val="20"/>
        </w:rPr>
        <w:fldChar w:fldCharType="begin"/>
      </w:r>
      <w:r w:rsidRPr="00087179" w:rsidR="00AF6C77">
        <w:rPr>
          <w:sz w:val="20"/>
        </w:rPr>
        <w:instrText xml:space="preserve"> IF "</w:instrText>
      </w:r>
      <w:r w:rsidRPr="00087179" w:rsidR="00AF6C77">
        <w:rPr>
          <w:sz w:val="20"/>
        </w:rPr>
        <w:fldChar w:fldCharType="begin" w:fldLock="1"/>
      </w:r>
      <w:r w:rsidRPr="00087179" w:rsidR="00AF6C77">
        <w:rPr>
          <w:sz w:val="20"/>
        </w:rPr>
        <w:instrText xml:space="preserve"> mitVV VVC89BAC01333C0D498C5B801D50CE6A52 \* MERGEFORMAT </w:instrText>
      </w:r>
      <w:r w:rsidRPr="00087179" w:rsidR="00AF6C77">
        <w:rPr>
          <w:sz w:val="20"/>
        </w:rPr>
        <w:fldChar w:fldCharType="separate"/>
      </w:r>
      <w:r w:rsidRPr="00087179" w:rsidR="00AF6C77">
        <w:rPr>
          <w:sz w:val="20"/>
        </w:rPr>
        <w:instrText>Bedrijfsnaam</w:instrText>
      </w:r>
      <w:r w:rsidRPr="00087179" w:rsidR="00AF6C77">
        <w:rPr>
          <w:sz w:val="20"/>
        </w:rPr>
        <w:fldChar w:fldCharType="end"/>
      </w:r>
      <w:r w:rsidRPr="00087179" w:rsidR="00AF6C77">
        <w:rPr>
          <w:sz w:val="20"/>
        </w:rPr>
        <w:instrText>"="Yacht B.V." "DIG-0460-1" "</w:instrText>
      </w:r>
      <w:r w:rsidRPr="00087179" w:rsidR="00AF6C77">
        <w:rPr>
          <w:sz w:val="20"/>
        </w:rPr>
        <w:fldChar w:fldCharType="begin"/>
      </w:r>
      <w:r w:rsidRPr="00087179" w:rsidR="00AF6C77">
        <w:rPr>
          <w:sz w:val="20"/>
        </w:rPr>
        <w:instrText xml:space="preserve"> IF "</w:instrText>
      </w:r>
      <w:r w:rsidRPr="00087179" w:rsidR="00AF6C77">
        <w:rPr>
          <w:sz w:val="20"/>
        </w:rPr>
        <w:fldChar w:fldCharType="begin" w:fldLock="1"/>
      </w:r>
      <w:r w:rsidRPr="00087179" w:rsidR="00AF6C77">
        <w:rPr>
          <w:sz w:val="20"/>
        </w:rPr>
        <w:instrText xml:space="preserve"> mitVV VVC89BAC01333C0D498C5B801D50CE6A52 \* MERGEFORMAT </w:instrText>
      </w:r>
      <w:r w:rsidRPr="00087179" w:rsidR="00AF6C77">
        <w:rPr>
          <w:sz w:val="20"/>
        </w:rPr>
        <w:fldChar w:fldCharType="separate"/>
      </w:r>
      <w:r w:rsidRPr="00087179" w:rsidR="00AF6C77">
        <w:rPr>
          <w:sz w:val="20"/>
        </w:rPr>
        <w:instrText>Bedrijfsnaam</w:instrText>
      </w:r>
      <w:r w:rsidRPr="00087179" w:rsidR="00AF6C77">
        <w:rPr>
          <w:sz w:val="20"/>
        </w:rPr>
        <w:fldChar w:fldCharType="end"/>
      </w:r>
      <w:r w:rsidRPr="00087179" w:rsidR="00AF6C77">
        <w:rPr>
          <w:sz w:val="20"/>
        </w:rPr>
        <w:instrText>"="Burdock Bouw en Infra B.V." "DIG-0460-3" "</w:instrText>
      </w:r>
      <w:r w:rsidRPr="00087179" w:rsidR="006404A6">
        <w:rPr>
          <w:noProof/>
          <w:color w:val="000000"/>
          <w:sz w:val="20"/>
        </w:rPr>
        <w:fldChar w:fldCharType="begin"/>
      </w:r>
      <w:r w:rsidRPr="00087179" w:rsidR="006404A6">
        <w:rPr>
          <w:noProof/>
          <w:color w:val="000000"/>
          <w:sz w:val="20"/>
        </w:rPr>
        <w:instrText xml:space="preserve"> IF "</w:instrText>
      </w:r>
      <w:r w:rsidRPr="00087179" w:rsidR="006404A6">
        <w:rPr>
          <w:noProof/>
          <w:color w:val="000000"/>
          <w:sz w:val="20"/>
        </w:rPr>
        <w:fldChar w:fldCharType="begin" w:fldLock="1"/>
      </w:r>
      <w:r w:rsidRPr="00087179" w:rsidR="006404A6">
        <w:rPr>
          <w:noProof/>
          <w:color w:val="000000"/>
          <w:sz w:val="20"/>
        </w:rPr>
        <w:instrText xml:space="preserve"> mitVV VVC89BAC01333C0D498C5B801D50CE6A52 \* MERGEFORMAT </w:instrText>
      </w:r>
      <w:r w:rsidRPr="00087179" w:rsidR="006404A6">
        <w:rPr>
          <w:noProof/>
          <w:color w:val="000000"/>
          <w:sz w:val="20"/>
        </w:rPr>
        <w:fldChar w:fldCharType="separate"/>
      </w:r>
      <w:r w:rsidRPr="00087179" w:rsidR="006404A6">
        <w:rPr>
          <w:bCs/>
          <w:noProof/>
          <w:color w:val="000000"/>
          <w:sz w:val="20"/>
        </w:rPr>
        <w:instrText>Bedrijfsnaam</w:instrText>
      </w:r>
      <w:r w:rsidRPr="00087179" w:rsidR="006404A6">
        <w:rPr>
          <w:noProof/>
          <w:color w:val="000000"/>
          <w:sz w:val="20"/>
        </w:rPr>
        <w:fldChar w:fldCharType="end"/>
      </w:r>
      <w:r w:rsidRPr="00087179" w:rsidR="006404A6">
        <w:rPr>
          <w:noProof/>
          <w:color w:val="000000"/>
          <w:sz w:val="20"/>
        </w:rPr>
        <w:instrText xml:space="preserve">"="Arcadis / Brunel" "DIG-0460-5" "" \* MERGEFORMAT </w:instrText>
      </w:r>
      <w:r w:rsidRPr="00087179" w:rsidR="006404A6">
        <w:rPr>
          <w:noProof/>
          <w:color w:val="000000"/>
          <w:sz w:val="20"/>
        </w:rPr>
        <w:fldChar w:fldCharType="end"/>
      </w:r>
      <w:r w:rsidRPr="00087179" w:rsidR="00AF6C77">
        <w:rPr>
          <w:sz w:val="20"/>
        </w:rPr>
        <w:instrText xml:space="preserve">" </w:instrText>
      </w:r>
      <w:r w:rsidRPr="00087179" w:rsidR="00AF6C77">
        <w:rPr>
          <w:sz w:val="20"/>
        </w:rPr>
        <w:fldChar w:fldCharType="end"/>
      </w:r>
      <w:r w:rsidRPr="00087179" w:rsidR="00AF6C77">
        <w:rPr>
          <w:sz w:val="20"/>
        </w:rPr>
        <w:instrText xml:space="preserve">" </w:instrText>
      </w:r>
      <w:r w:rsidRPr="00087179" w:rsidR="00AF6C77">
        <w:rPr>
          <w:sz w:val="20"/>
        </w:rPr>
        <w:fldChar w:fldCharType="end"/>
      </w:r>
      <w:r w:rsidRPr="00087179" w:rsidR="00AF6C77">
        <w:rPr>
          <w:sz w:val="20"/>
        </w:rPr>
        <w:instrText xml:space="preserve">" </w:instrText>
      </w:r>
      <w:r w:rsidRPr="00087179" w:rsidR="00AF6C77">
        <w:rPr>
          <w:sz w:val="20"/>
        </w:rPr>
        <w:fldChar w:fldCharType="end"/>
      </w:r>
      <w:r w:rsidRPr="00087179" w:rsidR="00AF6C77">
        <w:rPr>
          <w:sz w:val="20"/>
        </w:rPr>
        <w:instrText xml:space="preserve">" </w:instrText>
      </w:r>
      <w:r w:rsidRPr="00087179" w:rsidR="00AF6C77">
        <w:rPr>
          <w:sz w:val="20"/>
        </w:rPr>
        <w:fldChar w:fldCharType="end"/>
      </w:r>
      <w:r w:rsidRPr="00087179">
        <w:rPr>
          <w:sz w:val="20"/>
        </w:rPr>
        <w:t>. Voor</w:t>
      </w:r>
      <w:r w:rsidRPr="00D81784">
        <w:rPr>
          <w:sz w:val="20"/>
        </w:rPr>
        <w:t xml:space="preserve"> zover daarvan bij deze Overeenkomst niet wordt afgeweken zijn de bepa</w:t>
      </w:r>
      <w:r w:rsidRPr="00D81784">
        <w:rPr>
          <w:sz w:val="20"/>
        </w:rPr>
        <w:softHyphen/>
        <w:t>lingen van de Raamovereenkomst op deze Nadere overeenkomst van opdracht van toepas</w:t>
      </w:r>
      <w:r w:rsidRPr="00D81784">
        <w:rPr>
          <w:sz w:val="20"/>
        </w:rPr>
        <w:softHyphen/>
      </w:r>
      <w:r w:rsidRPr="00D81784">
        <w:rPr>
          <w:sz w:val="20"/>
        </w:rPr>
        <w:t xml:space="preserve">sing. Opdrachtgever geeft Opdrachtnemer opdracht tot het uitvoeren van de in artikel </w:t>
      </w:r>
      <w:r w:rsidR="006B22D0">
        <w:rPr>
          <w:sz w:val="20"/>
        </w:rPr>
        <w:t>2</w:t>
      </w:r>
      <w:r w:rsidRPr="00D81784">
        <w:rPr>
          <w:sz w:val="20"/>
        </w:rPr>
        <w:t xml:space="preserve"> omschreven Opdracht / werkzaamheden door de genoemde Medewerker(s) van Opdrachtnemer. Opdrachtnemer aanvaardt deze opdracht.</w:t>
      </w:r>
      <w:r w:rsidR="006B22D0">
        <w:rPr>
          <w:sz w:val="20"/>
        </w:rPr>
        <w:t xml:space="preserve"> De duur van de opdracht is beschreven onder 2.2 van deze Nadere Overeenkomst en kan afwijken van de duur van de bijbehorende Raamovereenkomst </w:t>
      </w:r>
    </w:p>
    <w:p w:rsidRPr="00D81784" w:rsidR="006B22D0" w:rsidP="00DB264D" w:rsidRDefault="006B22D0" w14:paraId="7F02048F" w14:textId="77777777">
      <w:pPr>
        <w:pStyle w:val="Plattetekst"/>
        <w:jc w:val="both"/>
        <w:rPr>
          <w:sz w:val="20"/>
        </w:rPr>
      </w:pPr>
    </w:p>
    <w:p w:rsidRPr="00E56CC3" w:rsidR="00DB264D" w:rsidP="00E56CC3" w:rsidRDefault="00DB264D" w14:paraId="58475B6E" w14:textId="7F8A5BFD">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616"/>
        </w:tabs>
        <w:suppressAutoHyphens/>
      </w:pPr>
      <w:r w:rsidRPr="00D81784">
        <w:rPr>
          <w:b/>
        </w:rPr>
        <w:t xml:space="preserve">Artikel </w:t>
      </w:r>
      <w:r w:rsidR="002B65EA">
        <w:rPr>
          <w:b/>
        </w:rPr>
        <w:t>2</w:t>
      </w:r>
      <w:r w:rsidR="00087179">
        <w:rPr>
          <w:b/>
        </w:rPr>
        <w:t xml:space="preserve"> </w:t>
      </w:r>
      <w:r w:rsidR="00D04B5F">
        <w:rPr>
          <w:b/>
        </w:rPr>
        <w:t>–</w:t>
      </w:r>
      <w:r w:rsidR="00087179">
        <w:rPr>
          <w:b/>
        </w:rPr>
        <w:t xml:space="preserve"> </w:t>
      </w:r>
      <w:r w:rsidRPr="00D81784">
        <w:rPr>
          <w:b/>
        </w:rPr>
        <w:t>Opdrachtomschrijving</w:t>
      </w:r>
    </w:p>
    <w:p w:rsidRPr="00A534AE" w:rsidR="00D04B5F" w:rsidP="00DB264D" w:rsidRDefault="00D04B5F" w14:paraId="09838002" w14:textId="559A35A4">
      <w:pPr>
        <w:tabs>
          <w:tab w:val="left" w:pos="-282"/>
          <w:tab w:val="left" w:pos="4320"/>
        </w:tabs>
        <w:suppressAutoHyphens/>
        <w:jc w:val="both"/>
        <w:rPr>
          <w:bCs/>
        </w:rPr>
      </w:pPr>
      <w:r w:rsidRPr="00A534AE">
        <w:rPr>
          <w:bCs/>
        </w:rPr>
        <w:t xml:space="preserve">2.1 </w:t>
      </w:r>
      <w:r>
        <w:rPr>
          <w:bCs/>
        </w:rPr>
        <w:t xml:space="preserve">De externe medewerker is zich er van bewust dat Opdrachtgever een overheidslichaam is waarbij hoge eisen worden gesteld aan integriteit, vertrouwelijkheid en transparantie. De externe medewerker is gedurende zijn dienstverband gehouden de gedragsregels van Opdrachtgever na te leven. </w:t>
      </w:r>
    </w:p>
    <w:p w:rsidR="00D04B5F" w:rsidP="00DB264D" w:rsidRDefault="00D04B5F" w14:paraId="5F0C5D72" w14:textId="7869B8C6">
      <w:pPr>
        <w:tabs>
          <w:tab w:val="left" w:pos="-282"/>
          <w:tab w:val="left" w:pos="4320"/>
        </w:tabs>
        <w:suppressAutoHyphens/>
        <w:jc w:val="both"/>
        <w:rPr>
          <w:b/>
        </w:rPr>
      </w:pPr>
    </w:p>
    <w:p w:rsidRPr="00A534AE" w:rsidR="00D04B5F" w:rsidP="00DB264D" w:rsidRDefault="00D04B5F" w14:paraId="0AE28662" w14:textId="6F566A09">
      <w:pPr>
        <w:tabs>
          <w:tab w:val="left" w:pos="-282"/>
          <w:tab w:val="left" w:pos="4320"/>
        </w:tabs>
        <w:suppressAutoHyphens/>
        <w:jc w:val="both"/>
        <w:rPr>
          <w:bCs/>
        </w:rPr>
      </w:pPr>
      <w:r w:rsidRPr="00A534AE">
        <w:rPr>
          <w:bCs/>
        </w:rPr>
        <w:t>2.2</w:t>
      </w:r>
    </w:p>
    <w:p w:rsidR="00D54B5F" w:rsidP="00D54B5F" w:rsidRDefault="00D54B5F" w14:paraId="65D3CCA8" w14:textId="77777777">
      <w:pPr>
        <w:tabs>
          <w:tab w:val="left" w:pos="-282"/>
          <w:tab w:val="left" w:pos="4320"/>
        </w:tabs>
        <w:suppressAutoHyphens/>
        <w:jc w:val="both"/>
      </w:pPr>
    </w:p>
    <w:p w:rsidR="00D54B5F" w:rsidP="00D54B5F" w:rsidRDefault="00D54B5F" w14:paraId="095F3502" w14:textId="3BF905A4">
      <w:pPr>
        <w:tabs>
          <w:tab w:val="left" w:pos="-282"/>
          <w:tab w:val="left" w:pos="4320"/>
        </w:tabs>
        <w:suppressAutoHyphens/>
        <w:jc w:val="both"/>
      </w:pPr>
      <w:r>
        <w:t>Naam externe medewerker</w:t>
      </w:r>
      <w:r>
        <w:tab/>
      </w:r>
      <w:r>
        <w:t>: &lt;&lt;naam kandidaat&gt;&gt;</w:t>
      </w:r>
    </w:p>
    <w:p w:rsidR="00D54B5F" w:rsidP="00D54B5F" w:rsidRDefault="00D54B5F" w14:paraId="24813764" w14:textId="7B416D91">
      <w:pPr>
        <w:tabs>
          <w:tab w:val="left" w:pos="-282"/>
          <w:tab w:val="left" w:pos="4320"/>
        </w:tabs>
        <w:suppressAutoHyphens/>
        <w:ind w:left="3545" w:hanging="3545"/>
        <w:jc w:val="both"/>
      </w:pPr>
      <w:r>
        <w:t>In te zetten als</w:t>
      </w:r>
      <w:r>
        <w:tab/>
      </w:r>
      <w:r>
        <w:tab/>
      </w:r>
      <w:r>
        <w:t>: &lt;&lt;functie kandidaat&gt;&gt;</w:t>
      </w:r>
    </w:p>
    <w:p w:rsidR="00D54B5F" w:rsidP="00D54B5F" w:rsidRDefault="00D54B5F" w14:paraId="0C36AA82" w14:textId="77777777">
      <w:pPr>
        <w:tabs>
          <w:tab w:val="left" w:pos="-282"/>
          <w:tab w:val="left" w:pos="4320"/>
        </w:tabs>
        <w:suppressAutoHyphens/>
        <w:jc w:val="both"/>
      </w:pPr>
      <w:r>
        <w:t>Relatie tot Opdrachtnemer</w:t>
      </w:r>
      <w:r>
        <w:tab/>
      </w:r>
      <w:r>
        <w:t>: Ingehuurde ZZP-er</w:t>
      </w:r>
    </w:p>
    <w:p w:rsidR="00D54B5F" w:rsidP="00D54B5F" w:rsidRDefault="00D54B5F" w14:paraId="2837F307" w14:textId="71A36094">
      <w:pPr>
        <w:tabs>
          <w:tab w:val="left" w:pos="-282"/>
          <w:tab w:val="left" w:pos="4320"/>
        </w:tabs>
        <w:suppressAutoHyphens/>
        <w:jc w:val="both"/>
      </w:pPr>
      <w:r>
        <w:t>Kenmerk VIP-formulier</w:t>
      </w:r>
      <w:r>
        <w:tab/>
      </w:r>
      <w:r>
        <w:t>: &lt;&lt;VIP nummer&gt;&gt;</w:t>
      </w:r>
    </w:p>
    <w:p w:rsidR="00D54B5F" w:rsidP="00D54B5F" w:rsidRDefault="00D54B5F" w14:paraId="0573170F" w14:textId="1497FF14">
      <w:pPr>
        <w:tabs>
          <w:tab w:val="left" w:pos="-282"/>
          <w:tab w:val="left" w:pos="4320"/>
        </w:tabs>
        <w:suppressAutoHyphens/>
        <w:jc w:val="both"/>
      </w:pPr>
      <w:r>
        <w:t>Kenmerk NOA</w:t>
      </w:r>
      <w:r>
        <w:tab/>
      </w:r>
      <w:r>
        <w:t>: &lt;&lt;NOA nummer&gt;&gt;</w:t>
      </w:r>
    </w:p>
    <w:p w:rsidR="00D54B5F" w:rsidP="00D54B5F" w:rsidRDefault="00D54B5F" w14:paraId="2B4840D0" w14:textId="77777777">
      <w:pPr>
        <w:tabs>
          <w:tab w:val="left" w:pos="-282"/>
          <w:tab w:val="left" w:pos="4320"/>
        </w:tabs>
        <w:suppressAutoHyphens/>
        <w:jc w:val="both"/>
      </w:pPr>
      <w:r>
        <w:t>Dossiernummer</w:t>
      </w:r>
      <w:r>
        <w:tab/>
      </w:r>
      <w:r>
        <w:t>: TEST DOSSIER</w:t>
      </w:r>
    </w:p>
    <w:p w:rsidR="00D54B5F" w:rsidP="00D54B5F" w:rsidRDefault="00D54B5F" w14:paraId="0DEB4568" w14:textId="77777777">
      <w:pPr>
        <w:tabs>
          <w:tab w:val="left" w:pos="-282"/>
          <w:tab w:val="left" w:pos="4320"/>
        </w:tabs>
        <w:suppressAutoHyphens/>
        <w:jc w:val="both"/>
      </w:pPr>
      <w:r>
        <w:t>Locatie tewerkstelling</w:t>
      </w:r>
      <w:r>
        <w:tab/>
      </w:r>
      <w:r>
        <w:t>: Leiden</w:t>
      </w:r>
    </w:p>
    <w:p w:rsidR="00D54B5F" w:rsidP="00D54B5F" w:rsidRDefault="00D54B5F" w14:paraId="15D25218" w14:textId="27359671">
      <w:pPr>
        <w:tabs>
          <w:tab w:val="left" w:pos="-282"/>
          <w:tab w:val="left" w:pos="4320"/>
        </w:tabs>
        <w:suppressAutoHyphens/>
        <w:jc w:val="both"/>
      </w:pPr>
      <w:r>
        <w:t>Factuurkenmerk/ Prosa-bestelnummer</w:t>
      </w:r>
      <w:r>
        <w:tab/>
      </w:r>
      <w:r>
        <w:t>: &lt;&lt;prosanummer&gt;&gt;</w:t>
      </w:r>
    </w:p>
    <w:p w:rsidR="00D54B5F" w:rsidP="00D54B5F" w:rsidRDefault="00D54B5F" w14:paraId="71E30E9C" w14:textId="38119C0A">
      <w:pPr>
        <w:pStyle w:val="Plattetekst"/>
        <w:tabs>
          <w:tab w:val="clear" w:pos="84"/>
          <w:tab w:val="clear" w:pos="454"/>
          <w:tab w:val="clear" w:pos="822"/>
          <w:tab w:val="clear" w:pos="1190"/>
          <w:tab w:val="clear" w:pos="1560"/>
          <w:tab w:val="clear" w:pos="1926"/>
          <w:tab w:val="clear" w:pos="2297"/>
          <w:tab w:val="clear" w:pos="2664"/>
          <w:tab w:val="clear" w:pos="3515"/>
          <w:tab w:val="left" w:pos="4320"/>
        </w:tabs>
        <w:jc w:val="both"/>
        <w:rPr>
          <w:sz w:val="20"/>
        </w:rPr>
      </w:pPr>
      <w:r>
        <w:rPr>
          <w:sz w:val="20"/>
        </w:rPr>
        <w:t xml:space="preserve">Contactpersoon Opdrachtgever </w:t>
      </w:r>
      <w:r>
        <w:rPr>
          <w:sz w:val="20"/>
        </w:rPr>
        <w:tab/>
      </w:r>
      <w:r>
        <w:rPr>
          <w:sz w:val="20"/>
        </w:rPr>
        <w:t xml:space="preserve">: </w:t>
      </w:r>
      <w:r w:rsidR="0004606B">
        <w:rPr>
          <w:sz w:val="20"/>
        </w:rPr>
        <w:t>&lt;&lt;&gt;&gt;</w:t>
      </w:r>
    </w:p>
    <w:p w:rsidR="00D54B5F" w:rsidP="00D54B5F" w:rsidRDefault="00D54B5F" w14:paraId="2EB468CA" w14:textId="7EB3F6F6">
      <w:pPr>
        <w:pStyle w:val="Plattetekst"/>
        <w:tabs>
          <w:tab w:val="clear" w:pos="84"/>
          <w:tab w:val="clear" w:pos="454"/>
          <w:tab w:val="clear" w:pos="822"/>
          <w:tab w:val="clear" w:pos="1190"/>
          <w:tab w:val="clear" w:pos="1560"/>
          <w:tab w:val="clear" w:pos="1926"/>
          <w:tab w:val="clear" w:pos="2297"/>
          <w:tab w:val="clear" w:pos="2664"/>
          <w:tab w:val="clear" w:pos="3515"/>
          <w:tab w:val="left" w:pos="4320"/>
        </w:tabs>
        <w:jc w:val="both"/>
        <w:rPr>
          <w:sz w:val="20"/>
        </w:rPr>
      </w:pPr>
      <w:r>
        <w:rPr>
          <w:sz w:val="20"/>
        </w:rPr>
        <w:t>Contactpersoon Opdrachtnemer</w:t>
      </w:r>
      <w:r>
        <w:rPr>
          <w:sz w:val="20"/>
        </w:rPr>
        <w:tab/>
      </w:r>
      <w:r>
        <w:rPr>
          <w:sz w:val="20"/>
        </w:rPr>
        <w:t xml:space="preserve">: </w:t>
      </w:r>
      <w:r w:rsidR="0004606B">
        <w:rPr>
          <w:noProof/>
          <w:color w:val="000000"/>
        </w:rPr>
        <w:t>&lt;&lt;&gt;&gt;</w:t>
      </w:r>
    </w:p>
    <w:p w:rsidR="00D54B5F" w:rsidP="00D54B5F" w:rsidRDefault="00D54B5F" w14:paraId="5A24D96F" w14:textId="77777777">
      <w:pPr>
        <w:pStyle w:val="Plattetekst"/>
        <w:tabs>
          <w:tab w:val="clear" w:pos="84"/>
          <w:tab w:val="clear" w:pos="454"/>
          <w:tab w:val="clear" w:pos="822"/>
          <w:tab w:val="clear" w:pos="1190"/>
          <w:tab w:val="clear" w:pos="1560"/>
          <w:tab w:val="clear" w:pos="1926"/>
          <w:tab w:val="clear" w:pos="2297"/>
          <w:tab w:val="clear" w:pos="2664"/>
          <w:tab w:val="clear" w:pos="3515"/>
          <w:tab w:val="left" w:pos="4320"/>
        </w:tabs>
        <w:jc w:val="both"/>
        <w:rPr>
          <w:sz w:val="20"/>
        </w:rPr>
      </w:pPr>
      <w:r>
        <w:rPr>
          <w:sz w:val="20"/>
        </w:rPr>
        <w:t>Evaluatie inzet/resultaten</w:t>
      </w:r>
      <w:r>
        <w:rPr>
          <w:sz w:val="20"/>
        </w:rPr>
        <w:tab/>
      </w:r>
      <w:r>
        <w:rPr>
          <w:sz w:val="20"/>
        </w:rPr>
        <w:t>: In overleg met opdrachtgever</w:t>
      </w:r>
    </w:p>
    <w:p w:rsidR="00D54B5F" w:rsidP="00D54B5F" w:rsidRDefault="00D54B5F" w14:paraId="396E11BF" w14:textId="74C8FA87">
      <w:pPr>
        <w:tabs>
          <w:tab w:val="left" w:pos="-282"/>
          <w:tab w:val="left" w:pos="4320"/>
        </w:tabs>
        <w:suppressAutoHyphens/>
        <w:jc w:val="both"/>
      </w:pPr>
      <w:r>
        <w:t>Begindatum werkzaamheden</w:t>
      </w:r>
      <w:r>
        <w:tab/>
      </w:r>
      <w:r>
        <w:t xml:space="preserve">: </w:t>
      </w:r>
      <w:r w:rsidR="0004606B">
        <w:t>&lt;&lt;startdatum&gt;&gt;</w:t>
      </w:r>
    </w:p>
    <w:p w:rsidR="00D54B5F" w:rsidP="00D54B5F" w:rsidRDefault="00D54B5F" w14:paraId="4EABA267" w14:textId="04C68B1E">
      <w:pPr>
        <w:tabs>
          <w:tab w:val="left" w:pos="-282"/>
          <w:tab w:val="left" w:pos="4320"/>
        </w:tabs>
        <w:suppressAutoHyphens/>
        <w:jc w:val="both"/>
      </w:pPr>
      <w:r>
        <w:t>Einddatum werkzaamheden</w:t>
      </w:r>
      <w:r>
        <w:tab/>
      </w:r>
      <w:r>
        <w:t xml:space="preserve">: </w:t>
      </w:r>
      <w:r w:rsidR="0004606B">
        <w:t>&lt;&lt;einddatum&gt;&gt;</w:t>
      </w:r>
    </w:p>
    <w:p w:rsidR="00D54B5F" w:rsidP="00D54B5F" w:rsidRDefault="00D54B5F" w14:paraId="29823757" w14:textId="6596D7F6">
      <w:pPr>
        <w:tabs>
          <w:tab w:val="left" w:pos="-282"/>
          <w:tab w:val="left" w:pos="4320"/>
        </w:tabs>
        <w:suppressAutoHyphens/>
        <w:jc w:val="both"/>
      </w:pPr>
      <w:r>
        <w:t>Inzet/arbeidsduur (per week)</w:t>
      </w:r>
      <w:r>
        <w:tab/>
      </w:r>
      <w:r>
        <w:t xml:space="preserve">: </w:t>
      </w:r>
      <w:r w:rsidR="0004606B">
        <w:t>&lt;&lt;aantal uur per week&gt;&gt;</w:t>
      </w:r>
      <w:r>
        <w:t xml:space="preserve"> </w:t>
      </w:r>
    </w:p>
    <w:p w:rsidR="00D54B5F" w:rsidP="00D54B5F" w:rsidRDefault="00D54B5F" w14:paraId="0391C9FE" w14:textId="304594D3">
      <w:pPr>
        <w:tabs>
          <w:tab w:val="left" w:pos="-282"/>
          <w:tab w:val="left" w:pos="4320"/>
        </w:tabs>
        <w:suppressAutoHyphens/>
        <w:jc w:val="both"/>
      </w:pPr>
      <w:r>
        <w:t>Tarief</w:t>
      </w:r>
      <w:r>
        <w:tab/>
      </w:r>
      <w:r>
        <w:t xml:space="preserve">: </w:t>
      </w:r>
      <w:r w:rsidR="0004606B">
        <w:t>&lt;&lt;uurtarief&gt;&gt;</w:t>
      </w:r>
      <w:r>
        <w:t xml:space="preserve"> excl. BTW en incl. overige kosten</w:t>
      </w:r>
    </w:p>
    <w:p w:rsidR="00D54B5F" w:rsidP="00D54B5F" w:rsidRDefault="00D54B5F" w14:paraId="0AFED065" w14:textId="77777777">
      <w:pPr>
        <w:tabs>
          <w:tab w:val="left" w:pos="-282"/>
          <w:tab w:val="left" w:pos="4320"/>
        </w:tabs>
        <w:suppressAutoHyphens/>
        <w:jc w:val="both"/>
      </w:pPr>
      <w:r>
        <w:t xml:space="preserve">Opties tot verlenging </w:t>
      </w:r>
    </w:p>
    <w:p w:rsidR="00D54B5F" w:rsidP="00D54B5F" w:rsidRDefault="00D54B5F" w14:paraId="6C8D723A" w14:textId="3B51A1D9">
      <w:pPr>
        <w:tabs>
          <w:tab w:val="left" w:pos="-282"/>
          <w:tab w:val="left" w:pos="4320"/>
        </w:tabs>
        <w:suppressAutoHyphens/>
        <w:jc w:val="both"/>
      </w:pPr>
      <w:r>
        <w:t>(tegen gelijkblijvende voorwaarden)</w:t>
      </w:r>
      <w:r>
        <w:tab/>
      </w:r>
      <w:r>
        <w:t>: Ja</w:t>
      </w:r>
      <w:r w:rsidR="0004606B">
        <w:t>/nee</w:t>
      </w:r>
    </w:p>
    <w:p w:rsidR="00DD0B7B" w:rsidP="00D54B5F" w:rsidRDefault="00DD0B7B" w14:paraId="45BAC33F" w14:textId="418BAF0A">
      <w:pPr>
        <w:tabs>
          <w:tab w:val="left" w:pos="-282"/>
          <w:tab w:val="left" w:pos="4320"/>
        </w:tabs>
        <w:suppressAutoHyphens/>
        <w:jc w:val="both"/>
      </w:pPr>
      <w:r>
        <w:t xml:space="preserve">Geheimhoudingsovereenkomst </w:t>
      </w:r>
      <w:r>
        <w:tab/>
      </w:r>
      <w:r>
        <w:t>: Ja/nee</w:t>
      </w:r>
    </w:p>
    <w:p w:rsidR="00A534AE" w:rsidP="00D54B5F" w:rsidRDefault="00A534AE" w14:paraId="26895661" w14:textId="46569EFE">
      <w:pPr>
        <w:tabs>
          <w:tab w:val="left" w:pos="-282"/>
          <w:tab w:val="left" w:pos="4320"/>
        </w:tabs>
        <w:suppressAutoHyphens/>
        <w:jc w:val="both"/>
      </w:pPr>
      <w:r>
        <w:t>Laptop te verstrekken vanuit OG</w:t>
      </w:r>
      <w:r>
        <w:tab/>
      </w:r>
      <w:r>
        <w:t>: Ja/nee</w:t>
      </w:r>
    </w:p>
    <w:p w:rsidR="00A534AE" w:rsidP="00D54B5F" w:rsidRDefault="00A534AE" w14:paraId="041E4F11" w14:textId="289C625E">
      <w:pPr>
        <w:tabs>
          <w:tab w:val="left" w:pos="-282"/>
          <w:tab w:val="left" w:pos="4320"/>
        </w:tabs>
        <w:suppressAutoHyphens/>
        <w:jc w:val="both"/>
      </w:pPr>
      <w:r>
        <w:t>Telefoon te verstrekken vanuit OG</w:t>
      </w:r>
      <w:r>
        <w:tab/>
      </w:r>
      <w:r>
        <w:t>: Ja/nee</w:t>
      </w:r>
    </w:p>
    <w:p w:rsidR="00DD0B7B" w:rsidP="00D54B5F" w:rsidRDefault="00DD0B7B" w14:paraId="6AB99823" w14:textId="77777777">
      <w:pPr>
        <w:tabs>
          <w:tab w:val="left" w:pos="-282"/>
          <w:tab w:val="left" w:pos="4320"/>
        </w:tabs>
        <w:suppressAutoHyphens/>
        <w:jc w:val="both"/>
      </w:pPr>
    </w:p>
    <w:p w:rsidR="00DB264D" w:rsidP="00DB264D" w:rsidRDefault="004E7639" w14:paraId="340152E3" w14:textId="135B95EE">
      <w:pPr>
        <w:tabs>
          <w:tab w:val="left" w:pos="-282"/>
          <w:tab w:val="left" w:pos="84"/>
          <w:tab w:val="left" w:pos="454"/>
          <w:tab w:val="left" w:pos="822"/>
          <w:tab w:val="left" w:pos="1190"/>
          <w:tab w:val="left" w:pos="1560"/>
          <w:tab w:val="left" w:pos="1926"/>
          <w:tab w:val="left" w:pos="2297"/>
          <w:tab w:val="left" w:pos="2664"/>
          <w:tab w:val="left" w:pos="2947"/>
          <w:tab w:val="left" w:pos="3515"/>
          <w:tab w:val="left" w:pos="3828"/>
          <w:tab w:val="left" w:pos="5216"/>
          <w:tab w:val="left" w:pos="6066"/>
          <w:tab w:val="left" w:pos="6917"/>
          <w:tab w:val="left" w:pos="7768"/>
          <w:tab w:val="left" w:pos="8616"/>
        </w:tabs>
        <w:suppressAutoHyphens/>
        <w:jc w:val="both"/>
      </w:pPr>
      <w:r>
        <w:t xml:space="preserve">2.3 </w:t>
      </w:r>
      <w:r w:rsidR="00D0454F">
        <w:t>Indien de Nadere Overeenkomst verlengingsopties bevat en deze opties nog niet zijn verstreken op het moment van beëindiging van de Raamovereenkomst, behouden partijen zich het recht om deze verlengingsopties uit te nutten</w:t>
      </w:r>
      <w:r w:rsidR="00BA23AC">
        <w:t>, uitsluitend</w:t>
      </w:r>
      <w:r w:rsidR="00D0454F">
        <w:t xml:space="preserve"> zoals overeengekomen in de desbetreffende Nadere Overeenkomst.</w:t>
      </w:r>
    </w:p>
    <w:p w:rsidRPr="00D81784" w:rsidR="004E7639" w:rsidP="00DB264D" w:rsidRDefault="004E7639" w14:paraId="010946E9" w14:textId="77777777">
      <w:pPr>
        <w:tabs>
          <w:tab w:val="left" w:pos="-282"/>
          <w:tab w:val="left" w:pos="84"/>
          <w:tab w:val="left" w:pos="454"/>
          <w:tab w:val="left" w:pos="822"/>
          <w:tab w:val="left" w:pos="1190"/>
          <w:tab w:val="left" w:pos="1560"/>
          <w:tab w:val="left" w:pos="1926"/>
          <w:tab w:val="left" w:pos="2297"/>
          <w:tab w:val="left" w:pos="2664"/>
          <w:tab w:val="left" w:pos="2947"/>
          <w:tab w:val="left" w:pos="3515"/>
          <w:tab w:val="left" w:pos="3828"/>
          <w:tab w:val="left" w:pos="5216"/>
          <w:tab w:val="left" w:pos="6066"/>
          <w:tab w:val="left" w:pos="6917"/>
          <w:tab w:val="left" w:pos="7768"/>
          <w:tab w:val="left" w:pos="8616"/>
        </w:tabs>
        <w:suppressAutoHyphens/>
        <w:jc w:val="both"/>
      </w:pPr>
    </w:p>
    <w:p w:rsidRPr="00D81784" w:rsidR="00DB264D" w:rsidP="00DB264D" w:rsidRDefault="00DB264D" w14:paraId="31D5ADB3" w14:textId="77777777">
      <w:pPr>
        <w:pStyle w:val="Kop2"/>
        <w:jc w:val="both"/>
        <w:rPr>
          <w:sz w:val="20"/>
        </w:rPr>
      </w:pPr>
      <w:r w:rsidRPr="00D81784">
        <w:rPr>
          <w:sz w:val="20"/>
        </w:rPr>
        <w:t xml:space="preserve">Artikel </w:t>
      </w:r>
      <w:r w:rsidR="007C679D">
        <w:rPr>
          <w:sz w:val="20"/>
        </w:rPr>
        <w:t>3:</w:t>
      </w:r>
      <w:r w:rsidRPr="00D81784">
        <w:rPr>
          <w:sz w:val="20"/>
        </w:rPr>
        <w:t xml:space="preserve"> Factuuradres en factuurgegevens</w:t>
      </w:r>
    </w:p>
    <w:p w:rsidRPr="00D81784" w:rsidR="00DB264D" w:rsidP="00DB264D" w:rsidRDefault="00DB264D" w14:paraId="6D7580B2" w14:textId="77777777">
      <w:pPr>
        <w:tabs>
          <w:tab w:val="left" w:pos="-282"/>
          <w:tab w:val="left" w:pos="1440"/>
        </w:tabs>
        <w:suppressAutoHyphens/>
        <w:jc w:val="both"/>
      </w:pPr>
    </w:p>
    <w:p w:rsidR="0004606B" w:rsidP="0004606B" w:rsidRDefault="00DD0B7B" w14:paraId="37EE46C6" w14:textId="16A401C8">
      <w:pPr>
        <w:jc w:val="both"/>
      </w:pPr>
      <w:r>
        <w:t>Het afgesproken uurtarief</w:t>
      </w:r>
      <w:r w:rsidR="0004606B">
        <w:t xml:space="preserve"> staat vast en kan </w:t>
      </w:r>
      <w:r w:rsidR="00815F51">
        <w:t xml:space="preserve">gedurende de gehele </w:t>
      </w:r>
      <w:r w:rsidR="0004606B">
        <w:t xml:space="preserve">looptijd van de Nadere Overeenkomst niet worden gewijzigd. </w:t>
      </w:r>
      <w:r>
        <w:t xml:space="preserve">Het afgesproken uurtarief is een all-in tarief. Er kunnen geen extra kosten gedeclareerd worden naast dit uurtarief. </w:t>
      </w:r>
      <w:r w:rsidR="0004606B">
        <w:t>Indexering is niet toegestaan.</w:t>
      </w:r>
      <w:r>
        <w:t xml:space="preserve"> </w:t>
      </w:r>
    </w:p>
    <w:p w:rsidR="0004606B" w:rsidP="0004606B" w:rsidRDefault="0004606B" w14:paraId="4B1DEE26" w14:textId="77777777">
      <w:pPr>
        <w:jc w:val="both"/>
      </w:pPr>
    </w:p>
    <w:p w:rsidR="00781D7B" w:rsidP="0004606B" w:rsidRDefault="00EC5168" w14:paraId="252A5C35" w14:textId="1F1D6308">
      <w:pPr>
        <w:spacing w:after="200"/>
        <w:rPr>
          <w:rStyle w:val="Hyperlink"/>
          <w:color w:val="auto"/>
          <w:u w:val="none"/>
        </w:rPr>
      </w:pPr>
      <w:r w:rsidRPr="00A534AE">
        <w:rPr>
          <w:rStyle w:val="Hyperlink"/>
          <w:b/>
          <w:bCs/>
          <w:color w:val="auto"/>
          <w:u w:val="none"/>
        </w:rPr>
        <w:t xml:space="preserve">Artikel 4 </w:t>
      </w:r>
      <w:r w:rsidRPr="00A534AE" w:rsidR="00781D7B">
        <w:rPr>
          <w:rStyle w:val="Hyperlink"/>
          <w:b/>
          <w:bCs/>
          <w:color w:val="auto"/>
          <w:u w:val="none"/>
        </w:rPr>
        <w:t>Geheimhouding</w:t>
      </w:r>
      <w:r w:rsidRPr="00A534AE">
        <w:rPr>
          <w:rStyle w:val="Hyperlink"/>
          <w:b/>
          <w:bCs/>
          <w:color w:val="auto"/>
          <w:u w:val="none"/>
        </w:rPr>
        <w:t xml:space="preserve"> &amp; beveiliging</w:t>
      </w:r>
      <w:r w:rsidRPr="00A534AE" w:rsidR="00781D7B">
        <w:rPr>
          <w:rStyle w:val="Hyperlink"/>
          <w:color w:val="auto"/>
          <w:u w:val="none"/>
        </w:rPr>
        <w:br/>
      </w:r>
      <w:r w:rsidRPr="00A534AE">
        <w:rPr>
          <w:rStyle w:val="Hyperlink"/>
          <w:color w:val="auto"/>
          <w:u w:val="none"/>
        </w:rPr>
        <w:t xml:space="preserve">4.1 </w:t>
      </w:r>
      <w:r w:rsidRPr="00A534AE" w:rsidR="00781D7B">
        <w:rPr>
          <w:rStyle w:val="Hyperlink"/>
          <w:color w:val="auto"/>
          <w:u w:val="none"/>
        </w:rPr>
        <w:t xml:space="preserve">De externe medewerker is op eerste verzoek van Opdrachtgever verplicht een geheimhoudingsovereenkomst te ondertekenen. Verder is de externe medewerker verplicht alle instructies die nodig zijn om de vertrouwelijkheid van gegevens te borgen op </w:t>
      </w:r>
      <w:r w:rsidRPr="00A534AE" w:rsidR="00781D7B">
        <w:rPr>
          <w:rStyle w:val="Hyperlink"/>
          <w:color w:val="auto"/>
          <w:u w:val="none"/>
        </w:rPr>
        <w:t>te volgen.</w:t>
      </w:r>
      <w:r w:rsidRPr="00A534AE">
        <w:rPr>
          <w:rStyle w:val="Hyperlink"/>
          <w:color w:val="auto"/>
          <w:u w:val="none"/>
        </w:rPr>
        <w:br/>
      </w:r>
      <w:r w:rsidRPr="00A534AE">
        <w:rPr>
          <w:rStyle w:val="Hyperlink"/>
          <w:color w:val="auto"/>
          <w:u w:val="none"/>
        </w:rPr>
        <w:t xml:space="preserve">4.2 Het is de externe medewerker niet toegestaan om data of vertrouwelijke informatie die toebehoort aan Opdrachtgever en verband houden met de opgedragen werkzaamheden buiten de digitale werkomgeving van Opdrachtgever op te slaan, aan te passen of te delen met derden. </w:t>
      </w:r>
    </w:p>
    <w:p w:rsidR="00992B2E" w:rsidP="0004606B" w:rsidRDefault="00992B2E" w14:paraId="456CF8A8" w14:textId="4493A53B">
      <w:pPr>
        <w:spacing w:after="200"/>
        <w:rPr>
          <w:rStyle w:val="Hyperlink"/>
          <w:color w:val="auto"/>
          <w:u w:val="none"/>
        </w:rPr>
      </w:pPr>
      <w:r>
        <w:rPr>
          <w:rStyle w:val="Hyperlink"/>
          <w:color w:val="auto"/>
          <w:u w:val="none"/>
        </w:rPr>
        <w:t>4.3. De externe medewerker kan verplicht worden een laptop en andere apparaten</w:t>
      </w:r>
      <w:r w:rsidRPr="00992B2E">
        <w:rPr>
          <w:rStyle w:val="Hyperlink"/>
          <w:color w:val="auto"/>
          <w:u w:val="none"/>
        </w:rPr>
        <w:t xml:space="preserve"> </w:t>
      </w:r>
      <w:r>
        <w:rPr>
          <w:rStyle w:val="Hyperlink"/>
          <w:color w:val="auto"/>
          <w:u w:val="none"/>
        </w:rPr>
        <w:t>te gebruiken, zoals maar niet beperkt tot een: telefoon van Opdrachtgever. Dit is in ieder geval van toepassing als de externe medewerker werkzaamheden zal verrichten waarin gebruik zal worden gemaakt van vertrouwelijke informatie.</w:t>
      </w:r>
    </w:p>
    <w:p w:rsidRPr="00A534AE" w:rsidR="00992B2E" w:rsidP="0004606B" w:rsidRDefault="00992B2E" w14:paraId="6F3691A3" w14:textId="1803774C">
      <w:pPr>
        <w:spacing w:after="200"/>
        <w:rPr>
          <w:rStyle w:val="Hyperlink"/>
          <w:color w:val="auto"/>
          <w:u w:val="none"/>
        </w:rPr>
      </w:pPr>
      <w:r>
        <w:rPr>
          <w:rStyle w:val="Hyperlink"/>
          <w:color w:val="auto"/>
          <w:u w:val="none"/>
        </w:rPr>
        <w:t xml:space="preserve">4.4 De externe medewerker moet zich realiseren dat hij werkzaamheden verricht voor een overheidsorgaan die gebonden is aan allerlei wetgeving, waaronder de Archiefwet, Wet open overheid (Woo) en de algemene wet bestuursrecht. Dit betekent dat alle berichtgeving, ook whatsappberichten, bewaard moeten blijven.  </w:t>
      </w:r>
    </w:p>
    <w:p w:rsidR="00EC5168" w:rsidP="0004606B" w:rsidRDefault="00EC5168" w14:paraId="42CED90D" w14:textId="5535DCF1">
      <w:pPr>
        <w:spacing w:after="200"/>
        <w:rPr>
          <w:rStyle w:val="Hyperlink"/>
          <w:color w:val="auto"/>
          <w:u w:val="none"/>
        </w:rPr>
      </w:pPr>
      <w:r w:rsidRPr="00A534AE">
        <w:rPr>
          <w:rStyle w:val="Hyperlink"/>
          <w:color w:val="auto"/>
          <w:u w:val="none"/>
        </w:rPr>
        <w:t>4.</w:t>
      </w:r>
      <w:r w:rsidR="00992B2E">
        <w:rPr>
          <w:rStyle w:val="Hyperlink"/>
          <w:color w:val="auto"/>
          <w:u w:val="none"/>
        </w:rPr>
        <w:t>5</w:t>
      </w:r>
      <w:r w:rsidRPr="00A534AE">
        <w:rPr>
          <w:rStyle w:val="Hyperlink"/>
          <w:color w:val="auto"/>
          <w:u w:val="none"/>
        </w:rPr>
        <w:t xml:space="preserve"> </w:t>
      </w:r>
      <w:r w:rsidR="008236F0">
        <w:rPr>
          <w:rStyle w:val="Hyperlink"/>
          <w:color w:val="auto"/>
          <w:u w:val="none"/>
        </w:rPr>
        <w:t xml:space="preserve">Al het e-mailverkeer, het opstellen van documenten (ongeacht het type) en het delen van informatie moet altijd  </w:t>
      </w:r>
      <w:r w:rsidRPr="00A534AE">
        <w:rPr>
          <w:rStyle w:val="Hyperlink"/>
          <w:color w:val="auto"/>
          <w:u w:val="none"/>
        </w:rPr>
        <w:t>plaatsvinden in de aangewezen e-mailaccount van Opdrachtgever</w:t>
      </w:r>
      <w:r w:rsidR="00992B2E">
        <w:rPr>
          <w:rStyle w:val="Hyperlink"/>
          <w:color w:val="auto"/>
          <w:u w:val="none"/>
        </w:rPr>
        <w:t xml:space="preserve"> en binnen de digitale werkomgeving van Opdrachtgever</w:t>
      </w:r>
      <w:r w:rsidRPr="00A534AE">
        <w:rPr>
          <w:rStyle w:val="Hyperlink"/>
          <w:color w:val="auto"/>
          <w:u w:val="none"/>
        </w:rPr>
        <w:t>.</w:t>
      </w:r>
    </w:p>
    <w:p w:rsidR="00A40147" w:rsidP="00A40147" w:rsidRDefault="008236F0" w14:paraId="1445F073" w14:textId="77777777">
      <w:pPr>
        <w:spacing w:after="200"/>
        <w:rPr>
          <w:rStyle w:val="Hyperlink"/>
          <w:color w:val="auto"/>
          <w:u w:val="none"/>
        </w:rPr>
      </w:pPr>
      <w:r w:rsidRPr="00A40147">
        <w:rPr>
          <w:rStyle w:val="Hyperlink"/>
          <w:color w:val="auto"/>
          <w:u w:val="none"/>
        </w:rPr>
        <w:t xml:space="preserve">4.6 </w:t>
      </w:r>
    </w:p>
    <w:p w:rsidR="00A40147" w:rsidP="00A40147" w:rsidRDefault="008236F0" w14:paraId="5E5B7711" w14:textId="77777777">
      <w:pPr>
        <w:pStyle w:val="Lijstalinea"/>
        <w:numPr>
          <w:ilvl w:val="0"/>
          <w:numId w:val="18"/>
        </w:numPr>
        <w:spacing w:after="200"/>
        <w:rPr>
          <w:rStyle w:val="Hyperlink"/>
          <w:color w:val="auto"/>
          <w:u w:val="none"/>
        </w:rPr>
      </w:pPr>
      <w:r w:rsidRPr="00A40147">
        <w:rPr>
          <w:rStyle w:val="Hyperlink"/>
          <w:color w:val="auto"/>
          <w:u w:val="none"/>
        </w:rPr>
        <w:t>Opdrachtgever behoudt zich het recht voor om een steekproef uit te voeren om te controleren of deze afspraken door de ex</w:t>
      </w:r>
      <w:r w:rsidRPr="00AD40B2">
        <w:rPr>
          <w:rStyle w:val="Hyperlink"/>
          <w:color w:val="auto"/>
          <w:u w:val="none"/>
        </w:rPr>
        <w:t>terne medewerker worden nageleefd.</w:t>
      </w:r>
    </w:p>
    <w:p w:rsidR="00A40147" w:rsidP="00A40147" w:rsidRDefault="008236F0" w14:paraId="26E027B9" w14:textId="77777777">
      <w:pPr>
        <w:pStyle w:val="Lijstalinea"/>
        <w:numPr>
          <w:ilvl w:val="0"/>
          <w:numId w:val="18"/>
        </w:numPr>
        <w:spacing w:after="200"/>
        <w:rPr>
          <w:rStyle w:val="Hyperlink"/>
          <w:color w:val="auto"/>
          <w:u w:val="none"/>
        </w:rPr>
      </w:pPr>
      <w:r w:rsidRPr="00A40147">
        <w:rPr>
          <w:rStyle w:val="Hyperlink"/>
          <w:color w:val="auto"/>
          <w:u w:val="none"/>
        </w:rPr>
        <w:t xml:space="preserve">Op het moment dat er sprake is van een tekortkoming, dan is Opdrachtgever </w:t>
      </w:r>
      <w:r w:rsidRPr="00AD40B2">
        <w:rPr>
          <w:rStyle w:val="Hyperlink"/>
          <w:color w:val="auto"/>
          <w:u w:val="none"/>
        </w:rPr>
        <w:t>gerechtigd om de externe medewerk</w:t>
      </w:r>
      <w:r w:rsidRPr="00E87B82">
        <w:rPr>
          <w:rStyle w:val="Hyperlink"/>
          <w:color w:val="auto"/>
          <w:u w:val="none"/>
        </w:rPr>
        <w:t>er te verzoeken de werkzaamheden te staken.</w:t>
      </w:r>
      <w:r w:rsidRPr="00E87B82" w:rsidR="00A40147">
        <w:rPr>
          <w:rStyle w:val="Hyperlink"/>
          <w:color w:val="auto"/>
          <w:u w:val="none"/>
        </w:rPr>
        <w:t xml:space="preserve"> </w:t>
      </w:r>
      <w:r w:rsidRPr="00A40147" w:rsidR="00A40147">
        <w:rPr>
          <w:rStyle w:val="Hyperlink"/>
          <w:color w:val="auto"/>
          <w:u w:val="none"/>
        </w:rPr>
        <w:t>Opdrachtgever vergoedt aan Opdrachtnemer de tot het moment van staking van de activiteiten daadwerkelijk bestede uren en/of verrichte werkzaamheden, welke door Opdrachtnemer op inzichtelijke wijze zullen worden kenbaar gemaakt.</w:t>
      </w:r>
    </w:p>
    <w:p w:rsidR="00DE250E" w:rsidP="00DE250E" w:rsidRDefault="00A40147" w14:paraId="325DCE69" w14:textId="77777777">
      <w:pPr>
        <w:tabs>
          <w:tab w:val="clear" w:pos="0"/>
          <w:tab w:val="left" w:pos="709"/>
        </w:tabs>
        <w:spacing w:after="200"/>
        <w:ind w:left="709" w:hanging="425"/>
        <w:rPr>
          <w:rStyle w:val="Hyperlink"/>
          <w:color w:val="auto"/>
          <w:u w:val="none"/>
        </w:rPr>
      </w:pPr>
      <w:r>
        <w:rPr>
          <w:rStyle w:val="Hyperlink"/>
          <w:color w:val="auto"/>
          <w:u w:val="none"/>
        </w:rPr>
        <w:t>c)</w:t>
      </w:r>
      <w:r>
        <w:rPr>
          <w:rStyle w:val="Hyperlink"/>
          <w:color w:val="auto"/>
          <w:u w:val="none"/>
        </w:rPr>
        <w:tab/>
      </w:r>
      <w:r w:rsidRPr="00A40147" w:rsidR="008236F0">
        <w:rPr>
          <w:rStyle w:val="Hyperlink"/>
          <w:color w:val="auto"/>
          <w:u w:val="none"/>
        </w:rPr>
        <w:t>Vervolgens zal Opdrachtgever beoordelen of het nog mogelijk het gebrek</w:t>
      </w:r>
      <w:r w:rsidRPr="00A40147">
        <w:rPr>
          <w:rStyle w:val="Hyperlink"/>
          <w:color w:val="auto"/>
          <w:u w:val="none"/>
        </w:rPr>
        <w:t xml:space="preserve"> binnen redelijke termijn</w:t>
      </w:r>
      <w:r w:rsidRPr="00AD40B2" w:rsidR="008236F0">
        <w:rPr>
          <w:rStyle w:val="Hyperlink"/>
          <w:color w:val="auto"/>
          <w:u w:val="none"/>
        </w:rPr>
        <w:t xml:space="preserve"> te herstellen. Zo niet, dan is Opdrachtgever bevoegd de samenwerking te </w:t>
      </w:r>
      <w:r w:rsidRPr="00E87B82" w:rsidR="008236F0">
        <w:rPr>
          <w:rStyle w:val="Hyperlink"/>
          <w:color w:val="auto"/>
          <w:u w:val="none"/>
        </w:rPr>
        <w:t>beëindigen, zo</w:t>
      </w:r>
      <w:r w:rsidRPr="007B50BA" w:rsidR="008236F0">
        <w:rPr>
          <w:rStyle w:val="Hyperlink"/>
          <w:color w:val="auto"/>
          <w:u w:val="none"/>
        </w:rPr>
        <w:t xml:space="preserve">nder dat </w:t>
      </w:r>
      <w:r w:rsidRPr="00EB61DF">
        <w:rPr>
          <w:rStyle w:val="Hyperlink"/>
          <w:color w:val="auto"/>
          <w:u w:val="none"/>
        </w:rPr>
        <w:t xml:space="preserve">door Opdrachtnemer </w:t>
      </w:r>
      <w:r w:rsidRPr="00A40147" w:rsidR="008236F0">
        <w:rPr>
          <w:rStyle w:val="Hyperlink"/>
          <w:color w:val="auto"/>
          <w:u w:val="none"/>
        </w:rPr>
        <w:t>aanspraak kan worden gemaakt op doorbetaling en/of aanvullende schadevergoeding.</w:t>
      </w:r>
    </w:p>
    <w:p w:rsidR="008236F0" w:rsidP="0004606B" w:rsidRDefault="00A40147" w14:paraId="4FF8BD2E" w14:textId="3A503714">
      <w:pPr>
        <w:spacing w:after="200"/>
        <w:rPr>
          <w:b/>
          <w:bCs/>
        </w:rPr>
      </w:pPr>
      <w:r w:rsidRPr="00AD40B2">
        <w:rPr>
          <w:b/>
          <w:bCs/>
        </w:rPr>
        <w:t>5. Overige bepalingen</w:t>
      </w:r>
    </w:p>
    <w:p w:rsidR="00A40147" w:rsidP="00AD40B2" w:rsidRDefault="00A40147" w14:paraId="3F26526A" w14:textId="495564A1">
      <w:pPr>
        <w:pStyle w:val="Lijstalinea"/>
        <w:numPr>
          <w:ilvl w:val="0"/>
          <w:numId w:val="16"/>
        </w:numPr>
        <w:spacing w:after="200"/>
      </w:pPr>
      <w:r w:rsidRPr="00AD40B2">
        <w:t xml:space="preserve">Geen enkele wijziging van deze </w:t>
      </w:r>
      <w:r>
        <w:t>Nadere Overeenkomst</w:t>
      </w:r>
      <w:r w:rsidRPr="00AD40B2">
        <w:t xml:space="preserve"> is bindend, tenzij op schrift gesteld en ondertekend door een bevoegde vertegenwoordiger van elke Partij.</w:t>
      </w:r>
    </w:p>
    <w:p w:rsidRPr="00AD40B2" w:rsidR="00A40147" w:rsidP="00A40147" w:rsidRDefault="00A40147" w14:paraId="5535B1D8" w14:textId="033B8C10">
      <w:pPr>
        <w:pStyle w:val="Lijstalinea"/>
        <w:numPr>
          <w:ilvl w:val="0"/>
          <w:numId w:val="16"/>
        </w:numPr>
        <w:spacing w:after="200"/>
        <w:rPr>
          <w:b/>
          <w:bCs/>
        </w:rPr>
      </w:pPr>
      <w:r>
        <w:t>Op deze Nadere Overeenkomst is uitsluitend Nederlands recht van toepassing. De toepassing van het Weens Koopverdrag is uitgesloten.</w:t>
      </w:r>
    </w:p>
    <w:p w:rsidR="00A40147" w:rsidP="00A40147" w:rsidRDefault="00A40147" w14:paraId="113AC6FE" w14:textId="3BDE384F">
      <w:pPr>
        <w:pStyle w:val="Lijstalinea"/>
        <w:numPr>
          <w:ilvl w:val="0"/>
          <w:numId w:val="16"/>
        </w:numPr>
        <w:tabs>
          <w:tab w:val="clear" w:pos="-1440"/>
          <w:tab w:val="clear" w:pos="-720"/>
          <w:tab w:val="clear" w:pos="0"/>
          <w:tab w:val="clear" w:pos="380"/>
        </w:tabs>
        <w:spacing w:after="160" w:line="259" w:lineRule="auto"/>
      </w:pPr>
      <w:r>
        <w:t>Het is Partijen, zonder schriftelijke toestemming van de andere Partij, niet toegestaan diens rechten of verplichtingen uit de Nadere Overeenkomst over te dragen aan c.q. over te doen nemen door (een) derde(n).</w:t>
      </w:r>
    </w:p>
    <w:p w:rsidR="00E87B82" w:rsidP="00AD40B2" w:rsidRDefault="00AD40B2" w14:paraId="3E5B210C" w14:textId="511230D8">
      <w:pPr>
        <w:pStyle w:val="Lijstalinea"/>
        <w:numPr>
          <w:ilvl w:val="0"/>
          <w:numId w:val="16"/>
        </w:numPr>
        <w:spacing w:after="200"/>
      </w:pPr>
      <w:r w:rsidRPr="00AD40B2">
        <w:t>Opdrachtnemer is verplicht alle verplichtingen die volgen uit de</w:t>
      </w:r>
      <w:r>
        <w:t xml:space="preserve"> Europese Aanbesteding, de</w:t>
      </w:r>
      <w:r w:rsidRPr="00AD40B2">
        <w:t xml:space="preserve"> Raamovereenkomst en </w:t>
      </w:r>
      <w:r>
        <w:t xml:space="preserve">de </w:t>
      </w:r>
      <w:r w:rsidRPr="00AD40B2">
        <w:t xml:space="preserve">Nadere Overeenkomst </w:t>
      </w:r>
      <w:r w:rsidR="001F45DD">
        <w:t xml:space="preserve">en/of de AWVODI 2018 </w:t>
      </w:r>
      <w:r>
        <w:t xml:space="preserve">onverkort </w:t>
      </w:r>
      <w:r w:rsidRPr="00AD40B2">
        <w:t>op te leggen</w:t>
      </w:r>
      <w:r>
        <w:t xml:space="preserve"> aan alle (externe) partijen met wie zij in het kader van deze Raamovereenkomst op haar beurt contracten aangaan. Opdrachtnemer legt alle arbeidsrechtelijke afspraken</w:t>
      </w:r>
      <w:r w:rsidR="00E87B82">
        <w:t xml:space="preserve"> ten behoeve van de uitvoering van de werkzaamheden op inzichtelijke en toegankelijke wijze vast.</w:t>
      </w:r>
    </w:p>
    <w:p w:rsidRPr="00AD40B2" w:rsidR="00A40147" w:rsidP="00AD40B2" w:rsidRDefault="00E87B82" w14:paraId="1E78E0D6" w14:textId="4E8223CE">
      <w:pPr>
        <w:pStyle w:val="Lijstalinea"/>
        <w:numPr>
          <w:ilvl w:val="0"/>
          <w:numId w:val="16"/>
        </w:numPr>
        <w:spacing w:after="200"/>
      </w:pPr>
      <w:r>
        <w:t xml:space="preserve">Opdrachtnemer verschaft desgevraagd en onverwijld aan bevoegde instanties toegang tot deze arbeidsvoorwaardelijke afspraken en werkt mee aan controles en/of audits die gericht zullen zijn op naleving van de verplichtingen en afspraken </w:t>
      </w:r>
      <w:r>
        <w:t>uit hoofde van de Europese Aanbesteding, Raamovereenkomst en/of Nadere Overeenkomst.</w:t>
      </w:r>
      <w:r w:rsidRPr="00AD40B2" w:rsidR="00AD40B2">
        <w:br/>
      </w:r>
    </w:p>
    <w:p w:rsidRPr="00D81784" w:rsidR="00DB264D" w:rsidP="002B65EA" w:rsidRDefault="00DB264D" w14:paraId="053ED545" w14:textId="77777777">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616"/>
        </w:tabs>
        <w:suppressAutoHyphens/>
      </w:pPr>
      <w:r w:rsidRPr="00D81784">
        <w:rPr>
          <w:b/>
        </w:rPr>
        <w:t>ALDUS OPGEMAAKT EN GETEKEND</w:t>
      </w:r>
      <w:r w:rsidRPr="00D81784">
        <w:t xml:space="preserve">   </w:t>
      </w:r>
      <w:r w:rsidRPr="00D81784">
        <w:tab/>
      </w:r>
      <w:r w:rsidRPr="00D81784">
        <w:t xml:space="preserve"> </w:t>
      </w:r>
      <w:r w:rsidRPr="00D81784">
        <w:tab/>
      </w:r>
    </w:p>
    <w:p w:rsidRPr="00D81784" w:rsidR="00DB264D" w:rsidP="00DB264D" w:rsidRDefault="00DB264D" w14:paraId="56886805" w14:textId="77777777"/>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4601"/>
        <w:gridCol w:w="4602"/>
      </w:tblGrid>
      <w:tr w:rsidRPr="00AC7B28" w:rsidR="006F6427" w:rsidTr="006F6427" w14:paraId="33F0BA54" w14:textId="77777777">
        <w:tc>
          <w:tcPr>
            <w:tcW w:w="4671" w:type="dxa"/>
          </w:tcPr>
          <w:p w:rsidRPr="00EF6761" w:rsidR="006F6427" w:rsidRDefault="006F6427" w14:paraId="4A0B6B3F" w14:textId="5AC32540">
            <w:pPr>
              <w:rPr>
                <w:b/>
                <w:sz w:val="20"/>
              </w:rPr>
            </w:pPr>
            <w:r w:rsidRPr="00EF6761">
              <w:rPr>
                <w:b/>
                <w:sz w:val="20"/>
              </w:rPr>
              <w:t xml:space="preserve">Hoogheemraadschap van </w:t>
            </w:r>
            <w:r w:rsidR="0004606B">
              <w:rPr>
                <w:b/>
                <w:sz w:val="20"/>
              </w:rPr>
              <w:t>Rijnland</w:t>
            </w:r>
            <w:r w:rsidRPr="00EF6761">
              <w:rPr>
                <w:b/>
                <w:sz w:val="20"/>
              </w:rPr>
              <w:t xml:space="preserve">  </w:t>
            </w:r>
          </w:p>
          <w:p w:rsidRPr="00EF6761" w:rsidR="006F6427" w:rsidRDefault="006F6427" w14:paraId="30517DD6" w14:textId="7E3E326F">
            <w:pPr>
              <w:rPr>
                <w:b/>
                <w:sz w:val="20"/>
              </w:rPr>
            </w:pPr>
          </w:p>
          <w:p w:rsidR="008A5492" w:rsidP="008F1D0F" w:rsidRDefault="008A5492" w14:paraId="574C46A1" w14:textId="77777777">
            <w:pPr>
              <w:tabs>
                <w:tab w:val="left" w:pos="4536"/>
              </w:tabs>
              <w:rPr>
                <w:sz w:val="18"/>
                <w:szCs w:val="18"/>
              </w:rPr>
            </w:pPr>
          </w:p>
          <w:p w:rsidR="008A5492" w:rsidP="008F1D0F" w:rsidRDefault="008F1D0F" w14:paraId="5858CFFE" w14:textId="77777777">
            <w:pPr>
              <w:tabs>
                <w:tab w:val="left" w:pos="4536"/>
              </w:tabs>
              <w:rPr>
                <w:sz w:val="18"/>
                <w:szCs w:val="18"/>
              </w:rPr>
            </w:pPr>
            <w:r w:rsidRPr="008A5492">
              <w:rPr>
                <w:sz w:val="18"/>
                <w:szCs w:val="18"/>
              </w:rPr>
              <w:t>{{esl:Signer1:Signature:size(200,50)}}</w:t>
            </w:r>
          </w:p>
          <w:p w:rsidRPr="008A5492" w:rsidR="008F1D0F" w:rsidP="008F1D0F" w:rsidRDefault="008F1D0F" w14:paraId="5EAC93AF" w14:textId="3765D2E8">
            <w:pPr>
              <w:tabs>
                <w:tab w:val="left" w:pos="4536"/>
              </w:tabs>
              <w:rPr>
                <w:sz w:val="18"/>
                <w:szCs w:val="18"/>
              </w:rPr>
            </w:pPr>
            <w:r w:rsidRPr="008A5492">
              <w:rPr>
                <w:sz w:val="18"/>
                <w:szCs w:val="18"/>
              </w:rPr>
              <w:tab/>
            </w:r>
          </w:p>
          <w:p w:rsidRPr="00EF6761" w:rsidR="008A5492" w:rsidP="008A5492" w:rsidRDefault="008A5492" w14:paraId="2B5F6457" w14:textId="77777777">
            <w:pPr>
              <w:rPr>
                <w:sz w:val="20"/>
              </w:rPr>
            </w:pPr>
            <w:r w:rsidRPr="00EF6761">
              <w:rPr>
                <w:sz w:val="20"/>
              </w:rPr>
              <w:t>Naam</w:t>
            </w:r>
            <w:r w:rsidRPr="00EF6761">
              <w:rPr>
                <w:sz w:val="20"/>
              </w:rPr>
              <w:tab/>
            </w:r>
            <w:r w:rsidRPr="00EF6761">
              <w:rPr>
                <w:sz w:val="20"/>
              </w:rPr>
              <w:tab/>
            </w:r>
          </w:p>
          <w:p w:rsidRPr="00EF6761" w:rsidR="00B03B7A" w:rsidP="008A5492" w:rsidRDefault="008A5492" w14:paraId="1373E0AB" w14:textId="05993593">
            <w:pPr>
              <w:rPr>
                <w:sz w:val="20"/>
              </w:rPr>
            </w:pPr>
            <w:r w:rsidRPr="00EF6761">
              <w:rPr>
                <w:sz w:val="20"/>
              </w:rPr>
              <w:t>Functie</w:t>
            </w:r>
          </w:p>
          <w:p w:rsidRPr="00EF6761" w:rsidR="00F81B4C" w:rsidP="00AC7B28" w:rsidRDefault="00F81B4C" w14:paraId="5F7ECCC5" w14:textId="77777777">
            <w:pPr>
              <w:rPr>
                <w:sz w:val="20"/>
              </w:rPr>
            </w:pPr>
          </w:p>
          <w:p w:rsidRPr="00EF6761" w:rsidR="006F6427" w:rsidP="00EF4219" w:rsidRDefault="006F6427" w14:paraId="13798045" w14:textId="2745F83A">
            <w:pPr>
              <w:rPr>
                <w:sz w:val="20"/>
              </w:rPr>
            </w:pPr>
            <w:r w:rsidRPr="00EF6761">
              <w:rPr>
                <w:sz w:val="20"/>
              </w:rPr>
              <w:tab/>
            </w:r>
          </w:p>
        </w:tc>
        <w:tc>
          <w:tcPr>
            <w:tcW w:w="4672" w:type="dxa"/>
          </w:tcPr>
          <w:p w:rsidRPr="00A8405C" w:rsidR="006F6427" w:rsidRDefault="00F632DB" w14:paraId="5BC22997" w14:textId="05AA7943">
            <w:pPr>
              <w:rPr>
                <w:sz w:val="20"/>
                <w:lang w:val="en-US"/>
              </w:rPr>
            </w:pPr>
            <w:r>
              <w:rPr>
                <w:b/>
                <w:sz w:val="20"/>
                <w:lang w:val="en-US"/>
              </w:rPr>
              <w:t>Leverancier</w:t>
            </w:r>
          </w:p>
          <w:p w:rsidR="008A5492" w:rsidRDefault="008A5492" w14:paraId="0A65E27C" w14:textId="3E1604AE">
            <w:pPr>
              <w:rPr>
                <w:sz w:val="18"/>
                <w:szCs w:val="18"/>
              </w:rPr>
            </w:pPr>
          </w:p>
          <w:p w:rsidR="008A5492" w:rsidRDefault="008A5492" w14:paraId="6DBE622C" w14:textId="77777777">
            <w:pPr>
              <w:rPr>
                <w:sz w:val="18"/>
                <w:szCs w:val="18"/>
              </w:rPr>
            </w:pPr>
          </w:p>
          <w:p w:rsidR="006F6427" w:rsidRDefault="008A5492" w14:paraId="415201A7" w14:textId="243E7046">
            <w:pPr>
              <w:rPr>
                <w:sz w:val="20"/>
              </w:rPr>
            </w:pPr>
            <w:r w:rsidRPr="008A5492">
              <w:rPr>
                <w:sz w:val="18"/>
                <w:szCs w:val="18"/>
              </w:rPr>
              <w:t>{{esl:Signer2:Signature:size(200,50)}}</w:t>
            </w:r>
          </w:p>
          <w:p w:rsidRPr="00EF6761" w:rsidR="008F1D0F" w:rsidRDefault="008F1D0F" w14:paraId="7C674E63" w14:textId="77777777">
            <w:pPr>
              <w:rPr>
                <w:sz w:val="20"/>
              </w:rPr>
            </w:pPr>
          </w:p>
          <w:p w:rsidRPr="00EF6761" w:rsidR="008A5492" w:rsidP="008A5492" w:rsidRDefault="008A5492" w14:paraId="61A90551" w14:textId="77777777">
            <w:pPr>
              <w:rPr>
                <w:sz w:val="20"/>
              </w:rPr>
            </w:pPr>
            <w:r w:rsidRPr="00EF6761">
              <w:rPr>
                <w:sz w:val="20"/>
              </w:rPr>
              <w:t>Naam</w:t>
            </w:r>
            <w:r w:rsidRPr="00EF6761">
              <w:rPr>
                <w:sz w:val="20"/>
              </w:rPr>
              <w:tab/>
            </w:r>
            <w:r w:rsidRPr="00EF6761">
              <w:rPr>
                <w:sz w:val="20"/>
              </w:rPr>
              <w:tab/>
            </w:r>
          </w:p>
          <w:p w:rsidRPr="00EF6761" w:rsidR="00AC7B28" w:rsidP="008A5492" w:rsidRDefault="008A5492" w14:paraId="30331D1D" w14:textId="2C3DE81E">
            <w:pPr>
              <w:rPr>
                <w:sz w:val="20"/>
              </w:rPr>
            </w:pPr>
            <w:r w:rsidRPr="00EF6761">
              <w:rPr>
                <w:sz w:val="20"/>
              </w:rPr>
              <w:t>Functie</w:t>
            </w:r>
          </w:p>
        </w:tc>
      </w:tr>
    </w:tbl>
    <w:p w:rsidRPr="00F81B4C" w:rsidR="00B0695A" w:rsidP="0036111E" w:rsidRDefault="00B0695A" w14:paraId="7CF3C0C7" w14:textId="77777777">
      <w:pPr>
        <w:tabs>
          <w:tab w:val="clear" w:pos="-1440"/>
          <w:tab w:val="clear" w:pos="-720"/>
          <w:tab w:val="clear" w:pos="0"/>
          <w:tab w:val="clear" w:pos="380"/>
          <w:tab w:val="left" w:pos="-282"/>
          <w:tab w:val="left" w:pos="84"/>
          <w:tab w:val="left" w:pos="454"/>
          <w:tab w:val="left" w:pos="567"/>
          <w:tab w:val="left" w:pos="1190"/>
          <w:tab w:val="left" w:pos="1560"/>
          <w:tab w:val="left" w:pos="1926"/>
          <w:tab w:val="left" w:pos="2297"/>
          <w:tab w:val="left" w:pos="2664"/>
          <w:tab w:val="left" w:pos="3515"/>
          <w:tab w:val="left" w:pos="4366"/>
          <w:tab w:val="left" w:pos="5216"/>
          <w:tab w:val="left" w:pos="6066"/>
          <w:tab w:val="left" w:pos="6917"/>
          <w:tab w:val="left" w:pos="7768"/>
          <w:tab w:val="left" w:pos="8616"/>
        </w:tabs>
        <w:suppressAutoHyphens/>
        <w:jc w:val="both"/>
        <w:rPr>
          <w:sz w:val="16"/>
          <w:szCs w:val="16"/>
        </w:rPr>
      </w:pPr>
    </w:p>
    <w:sectPr w:rsidRPr="00F81B4C" w:rsidR="00B0695A" w:rsidSect="008201B3">
      <w:headerReference w:type="default" r:id="rId7"/>
      <w:footerReference w:type="default" r:id="rId8"/>
      <w:headerReference w:type="first" r:id="rId9"/>
      <w:pgSz w:w="11906" w:h="16838" w:orient="portrait"/>
      <w:pgMar w:top="1417" w:right="128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23D12" w:rsidRDefault="00323D12" w14:paraId="14B8CF2B" w14:textId="77777777">
      <w:r>
        <w:separator/>
      </w:r>
    </w:p>
  </w:endnote>
  <w:endnote w:type="continuationSeparator" w:id="0">
    <w:p w:rsidR="00323D12" w:rsidRDefault="00323D12" w14:paraId="72BAC2D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swiss"/>
    <w:notTrueType/>
    <w:pitch w:val="default"/>
    <w:sig w:usb0="00000003" w:usb1="00000000" w:usb2="00000000" w:usb3="00000000" w:csb0="00000001" w:csb1="00000000"/>
  </w:font>
  <w:font w:name="Z: 3of 9 BarCode">
    <w:panose1 w:val="04020000000000000000"/>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5370D" w:rsidR="00D94415" w:rsidRDefault="00D94415" w14:paraId="1414E5C1" w14:textId="77777777">
    <w:pPr>
      <w:pStyle w:val="Voettekst"/>
      <w:jc w:val="center"/>
      <w:rPr>
        <w:color w:val="A6A6A6"/>
        <w:sz w:val="16"/>
        <w:szCs w:val="16"/>
      </w:rPr>
    </w:pPr>
    <w:r w:rsidRPr="00A5370D">
      <w:rPr>
        <w:color w:val="A6A6A6"/>
        <w:sz w:val="16"/>
        <w:szCs w:val="16"/>
      </w:rPr>
      <w:t xml:space="preserve">Pagina </w:t>
    </w:r>
    <w:r w:rsidRPr="00A5370D">
      <w:rPr>
        <w:b/>
        <w:bCs/>
        <w:color w:val="A6A6A6"/>
        <w:sz w:val="16"/>
        <w:szCs w:val="16"/>
      </w:rPr>
      <w:fldChar w:fldCharType="begin"/>
    </w:r>
    <w:r w:rsidRPr="00A5370D">
      <w:rPr>
        <w:b/>
        <w:bCs/>
        <w:color w:val="A6A6A6"/>
        <w:sz w:val="16"/>
        <w:szCs w:val="16"/>
      </w:rPr>
      <w:instrText xml:space="preserve"> PAGE </w:instrText>
    </w:r>
    <w:r w:rsidRPr="00A5370D">
      <w:rPr>
        <w:b/>
        <w:bCs/>
        <w:color w:val="A6A6A6"/>
        <w:sz w:val="16"/>
        <w:szCs w:val="16"/>
      </w:rPr>
      <w:fldChar w:fldCharType="separate"/>
    </w:r>
    <w:r w:rsidR="00A8405C">
      <w:rPr>
        <w:b/>
        <w:bCs/>
        <w:noProof/>
        <w:color w:val="A6A6A6"/>
        <w:sz w:val="16"/>
        <w:szCs w:val="16"/>
      </w:rPr>
      <w:t>1</w:t>
    </w:r>
    <w:r w:rsidRPr="00A5370D">
      <w:rPr>
        <w:b/>
        <w:bCs/>
        <w:color w:val="A6A6A6"/>
        <w:sz w:val="16"/>
        <w:szCs w:val="16"/>
      </w:rPr>
      <w:fldChar w:fldCharType="end"/>
    </w:r>
    <w:r w:rsidRPr="00A5370D">
      <w:rPr>
        <w:color w:val="A6A6A6"/>
        <w:sz w:val="16"/>
        <w:szCs w:val="16"/>
      </w:rPr>
      <w:t xml:space="preserve"> van </w:t>
    </w:r>
    <w:r w:rsidRPr="00A5370D">
      <w:rPr>
        <w:b/>
        <w:bCs/>
        <w:color w:val="A6A6A6"/>
        <w:sz w:val="16"/>
        <w:szCs w:val="16"/>
      </w:rPr>
      <w:fldChar w:fldCharType="begin"/>
    </w:r>
    <w:r w:rsidRPr="00A5370D">
      <w:rPr>
        <w:b/>
        <w:bCs/>
        <w:color w:val="A6A6A6"/>
        <w:sz w:val="16"/>
        <w:szCs w:val="16"/>
      </w:rPr>
      <w:instrText xml:space="preserve"> NUMPAGES  </w:instrText>
    </w:r>
    <w:r w:rsidRPr="00A5370D">
      <w:rPr>
        <w:b/>
        <w:bCs/>
        <w:color w:val="A6A6A6"/>
        <w:sz w:val="16"/>
        <w:szCs w:val="16"/>
      </w:rPr>
      <w:fldChar w:fldCharType="separate"/>
    </w:r>
    <w:r w:rsidR="00A8405C">
      <w:rPr>
        <w:b/>
        <w:bCs/>
        <w:noProof/>
        <w:color w:val="A6A6A6"/>
        <w:sz w:val="16"/>
        <w:szCs w:val="16"/>
      </w:rPr>
      <w:t>2</w:t>
    </w:r>
    <w:r w:rsidRPr="00A5370D">
      <w:rPr>
        <w:b/>
        <w:bCs/>
        <w:color w:val="A6A6A6"/>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23D12" w:rsidRDefault="00323D12" w14:paraId="24395694" w14:textId="77777777">
      <w:r>
        <w:separator/>
      </w:r>
    </w:p>
  </w:footnote>
  <w:footnote w:type="continuationSeparator" w:id="0">
    <w:p w:rsidR="00323D12" w:rsidRDefault="00323D12" w14:paraId="16BB1BE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850A7" w:rsidP="008317EC" w:rsidRDefault="00F850A7" w14:paraId="52BD9DE1" w14:textId="6E4D30CD">
    <w:pPr>
      <w:pStyle w:val="Koptekst"/>
    </w:pPr>
    <w:r>
      <w:rPr>
        <w:noProof/>
      </w:rPr>
      <w:t xml:space="preserve">                                                                                                               </w:t>
    </w:r>
    <w:r w:rsidR="008317EC">
      <w:rPr>
        <w:noProof/>
      </w:rPr>
      <w:drawing>
        <wp:inline distT="0" distB="0" distL="0" distR="0" wp14:anchorId="225607C9" wp14:editId="5DD3C5CF">
          <wp:extent cx="2510410" cy="929640"/>
          <wp:effectExtent l="0" t="0" r="4445" b="3810"/>
          <wp:docPr id="3" name="Afbeelding 3" descr="Afbeelding met tekst, logo, Lettertype,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tekst, logo, Lettertype, symbool&#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2568913" cy="951304"/>
                  </a:xfrm>
                  <a:prstGeom prst="rect">
                    <a:avLst/>
                  </a:prstGeom>
                </pic:spPr>
              </pic:pic>
            </a:graphicData>
          </a:graphic>
        </wp:inline>
      </w:drawing>
    </w:r>
    <w:r w:rsidR="00D94415">
      <w:t xml:space="preserve">   </w:t>
    </w:r>
    <w:r w:rsidR="00D94415">
      <w:tab/>
    </w:r>
  </w:p>
  <w:p w:rsidRPr="005F3756" w:rsidR="00D94415" w:rsidP="008201B3" w:rsidRDefault="00D94415" w14:paraId="4F5E9F99" w14:textId="77777777">
    <w:pPr>
      <w:pStyle w:val="Koptekst"/>
      <w:jc w:val="right"/>
      <w:rPr>
        <w:noProof/>
        <w:color w:val="000000"/>
      </w:rPr>
    </w:pPr>
    <w:r>
      <w:tab/>
    </w:r>
    <w:r w:rsidR="00E2705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AA1E14" w:rsidRDefault="00732A50" w14:paraId="355A6B40" w14:textId="77777777">
    <w:pPr>
      <w:pStyle w:val="Koptekst"/>
    </w:pPr>
    <w:r>
      <w:rPr>
        <w:noProof/>
      </w:rPr>
      <w:drawing>
        <wp:inline distT="0" distB="0" distL="0" distR="0" wp14:anchorId="081914FA" wp14:editId="454673FE">
          <wp:extent cx="1430503" cy="530671"/>
          <wp:effectExtent l="0" t="0" r="0" b="3175"/>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32412" cy="531379"/>
                  </a:xfrm>
                  <a:prstGeom prst="rect">
                    <a:avLst/>
                  </a:prstGeom>
                  <a:noFill/>
                  <a:ln>
                    <a:noFill/>
                  </a:ln>
                </pic:spPr>
              </pic:pic>
            </a:graphicData>
          </a:graphic>
        </wp:inline>
      </w:drawing>
    </w:r>
    <w:r w:rsidR="00856A43">
      <w:rPr>
        <w:rFonts w:ascii="Z: 3of 9 BarCode" w:hAnsi="Z: 3of 9 BarCode"/>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2AD4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BE69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042D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0050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F85CF8"/>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5510BA16"/>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0DF23E02"/>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47446F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0A1C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3483DC"/>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E377A7E"/>
    <w:multiLevelType w:val="hybridMultilevel"/>
    <w:tmpl w:val="7990EB24"/>
    <w:lvl w:ilvl="0" w:tplc="5D5ADA9E">
      <w:start w:val="1"/>
      <w:numFmt w:val="lowerLetter"/>
      <w:lvlText w:val="%1)"/>
      <w:lvlJc w:val="left"/>
      <w:pPr>
        <w:ind w:left="72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26F473F"/>
    <w:multiLevelType w:val="hybridMultilevel"/>
    <w:tmpl w:val="2230CED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8F738FD"/>
    <w:multiLevelType w:val="hybridMultilevel"/>
    <w:tmpl w:val="ECF86704"/>
    <w:lvl w:ilvl="0" w:tplc="04130001">
      <w:start w:val="1"/>
      <w:numFmt w:val="bullet"/>
      <w:lvlText w:val=""/>
      <w:lvlJc w:val="left"/>
      <w:pPr>
        <w:tabs>
          <w:tab w:val="num" w:pos="720"/>
        </w:tabs>
        <w:ind w:left="720"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2A15178A"/>
    <w:multiLevelType w:val="hybridMultilevel"/>
    <w:tmpl w:val="402EB06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8A5801"/>
    <w:multiLevelType w:val="hybridMultilevel"/>
    <w:tmpl w:val="BD561610"/>
    <w:lvl w:ilvl="0" w:tplc="0413000F">
      <w:start w:val="1"/>
      <w:numFmt w:val="decimal"/>
      <w:lvlText w:val="%1."/>
      <w:lvlJc w:val="left"/>
      <w:pPr>
        <w:ind w:left="444" w:hanging="360"/>
      </w:pPr>
      <w:rPr>
        <w:rFonts w:hint="default"/>
      </w:rPr>
    </w:lvl>
    <w:lvl w:ilvl="1" w:tplc="04130003" w:tentative="1">
      <w:start w:val="1"/>
      <w:numFmt w:val="bullet"/>
      <w:lvlText w:val="o"/>
      <w:lvlJc w:val="left"/>
      <w:pPr>
        <w:ind w:left="1164" w:hanging="360"/>
      </w:pPr>
      <w:rPr>
        <w:rFonts w:hint="default" w:ascii="Courier New" w:hAnsi="Courier New" w:cs="Courier New"/>
      </w:rPr>
    </w:lvl>
    <w:lvl w:ilvl="2" w:tplc="04130005" w:tentative="1">
      <w:start w:val="1"/>
      <w:numFmt w:val="bullet"/>
      <w:lvlText w:val=""/>
      <w:lvlJc w:val="left"/>
      <w:pPr>
        <w:ind w:left="1884" w:hanging="360"/>
      </w:pPr>
      <w:rPr>
        <w:rFonts w:hint="default" w:ascii="Wingdings" w:hAnsi="Wingdings"/>
      </w:rPr>
    </w:lvl>
    <w:lvl w:ilvl="3" w:tplc="04130001" w:tentative="1">
      <w:start w:val="1"/>
      <w:numFmt w:val="bullet"/>
      <w:lvlText w:val=""/>
      <w:lvlJc w:val="left"/>
      <w:pPr>
        <w:ind w:left="2604" w:hanging="360"/>
      </w:pPr>
      <w:rPr>
        <w:rFonts w:hint="default" w:ascii="Symbol" w:hAnsi="Symbol"/>
      </w:rPr>
    </w:lvl>
    <w:lvl w:ilvl="4" w:tplc="04130003" w:tentative="1">
      <w:start w:val="1"/>
      <w:numFmt w:val="bullet"/>
      <w:lvlText w:val="o"/>
      <w:lvlJc w:val="left"/>
      <w:pPr>
        <w:ind w:left="3324" w:hanging="360"/>
      </w:pPr>
      <w:rPr>
        <w:rFonts w:hint="default" w:ascii="Courier New" w:hAnsi="Courier New" w:cs="Courier New"/>
      </w:rPr>
    </w:lvl>
    <w:lvl w:ilvl="5" w:tplc="04130005" w:tentative="1">
      <w:start w:val="1"/>
      <w:numFmt w:val="bullet"/>
      <w:lvlText w:val=""/>
      <w:lvlJc w:val="left"/>
      <w:pPr>
        <w:ind w:left="4044" w:hanging="360"/>
      </w:pPr>
      <w:rPr>
        <w:rFonts w:hint="default" w:ascii="Wingdings" w:hAnsi="Wingdings"/>
      </w:rPr>
    </w:lvl>
    <w:lvl w:ilvl="6" w:tplc="04130001" w:tentative="1">
      <w:start w:val="1"/>
      <w:numFmt w:val="bullet"/>
      <w:lvlText w:val=""/>
      <w:lvlJc w:val="left"/>
      <w:pPr>
        <w:ind w:left="4764" w:hanging="360"/>
      </w:pPr>
      <w:rPr>
        <w:rFonts w:hint="default" w:ascii="Symbol" w:hAnsi="Symbol"/>
      </w:rPr>
    </w:lvl>
    <w:lvl w:ilvl="7" w:tplc="04130003" w:tentative="1">
      <w:start w:val="1"/>
      <w:numFmt w:val="bullet"/>
      <w:lvlText w:val="o"/>
      <w:lvlJc w:val="left"/>
      <w:pPr>
        <w:ind w:left="5484" w:hanging="360"/>
      </w:pPr>
      <w:rPr>
        <w:rFonts w:hint="default" w:ascii="Courier New" w:hAnsi="Courier New" w:cs="Courier New"/>
      </w:rPr>
    </w:lvl>
    <w:lvl w:ilvl="8" w:tplc="04130005" w:tentative="1">
      <w:start w:val="1"/>
      <w:numFmt w:val="bullet"/>
      <w:lvlText w:val=""/>
      <w:lvlJc w:val="left"/>
      <w:pPr>
        <w:ind w:left="6204" w:hanging="360"/>
      </w:pPr>
      <w:rPr>
        <w:rFonts w:hint="default" w:ascii="Wingdings" w:hAnsi="Wingdings"/>
      </w:rPr>
    </w:lvl>
  </w:abstractNum>
  <w:abstractNum w:abstractNumId="15" w15:restartNumberingAfterBreak="0">
    <w:nsid w:val="3DF35FF9"/>
    <w:multiLevelType w:val="hybridMultilevel"/>
    <w:tmpl w:val="4E1A9964"/>
    <w:lvl w:ilvl="0" w:tplc="04130001">
      <w:start w:val="1"/>
      <w:numFmt w:val="bullet"/>
      <w:lvlText w:val=""/>
      <w:lvlJc w:val="left"/>
      <w:pPr>
        <w:ind w:left="444" w:hanging="360"/>
      </w:pPr>
      <w:rPr>
        <w:rFonts w:hint="default" w:ascii="Symbol" w:hAnsi="Symbol"/>
      </w:rPr>
    </w:lvl>
    <w:lvl w:ilvl="1" w:tplc="04130003" w:tentative="1">
      <w:start w:val="1"/>
      <w:numFmt w:val="bullet"/>
      <w:lvlText w:val="o"/>
      <w:lvlJc w:val="left"/>
      <w:pPr>
        <w:ind w:left="1164" w:hanging="360"/>
      </w:pPr>
      <w:rPr>
        <w:rFonts w:hint="default" w:ascii="Courier New" w:hAnsi="Courier New" w:cs="Courier New"/>
      </w:rPr>
    </w:lvl>
    <w:lvl w:ilvl="2" w:tplc="04130005" w:tentative="1">
      <w:start w:val="1"/>
      <w:numFmt w:val="bullet"/>
      <w:lvlText w:val=""/>
      <w:lvlJc w:val="left"/>
      <w:pPr>
        <w:ind w:left="1884" w:hanging="360"/>
      </w:pPr>
      <w:rPr>
        <w:rFonts w:hint="default" w:ascii="Wingdings" w:hAnsi="Wingdings"/>
      </w:rPr>
    </w:lvl>
    <w:lvl w:ilvl="3" w:tplc="04130001" w:tentative="1">
      <w:start w:val="1"/>
      <w:numFmt w:val="bullet"/>
      <w:lvlText w:val=""/>
      <w:lvlJc w:val="left"/>
      <w:pPr>
        <w:ind w:left="2604" w:hanging="360"/>
      </w:pPr>
      <w:rPr>
        <w:rFonts w:hint="default" w:ascii="Symbol" w:hAnsi="Symbol"/>
      </w:rPr>
    </w:lvl>
    <w:lvl w:ilvl="4" w:tplc="04130003" w:tentative="1">
      <w:start w:val="1"/>
      <w:numFmt w:val="bullet"/>
      <w:lvlText w:val="o"/>
      <w:lvlJc w:val="left"/>
      <w:pPr>
        <w:ind w:left="3324" w:hanging="360"/>
      </w:pPr>
      <w:rPr>
        <w:rFonts w:hint="default" w:ascii="Courier New" w:hAnsi="Courier New" w:cs="Courier New"/>
      </w:rPr>
    </w:lvl>
    <w:lvl w:ilvl="5" w:tplc="04130005" w:tentative="1">
      <w:start w:val="1"/>
      <w:numFmt w:val="bullet"/>
      <w:lvlText w:val=""/>
      <w:lvlJc w:val="left"/>
      <w:pPr>
        <w:ind w:left="4044" w:hanging="360"/>
      </w:pPr>
      <w:rPr>
        <w:rFonts w:hint="default" w:ascii="Wingdings" w:hAnsi="Wingdings"/>
      </w:rPr>
    </w:lvl>
    <w:lvl w:ilvl="6" w:tplc="04130001" w:tentative="1">
      <w:start w:val="1"/>
      <w:numFmt w:val="bullet"/>
      <w:lvlText w:val=""/>
      <w:lvlJc w:val="left"/>
      <w:pPr>
        <w:ind w:left="4764" w:hanging="360"/>
      </w:pPr>
      <w:rPr>
        <w:rFonts w:hint="default" w:ascii="Symbol" w:hAnsi="Symbol"/>
      </w:rPr>
    </w:lvl>
    <w:lvl w:ilvl="7" w:tplc="04130003" w:tentative="1">
      <w:start w:val="1"/>
      <w:numFmt w:val="bullet"/>
      <w:lvlText w:val="o"/>
      <w:lvlJc w:val="left"/>
      <w:pPr>
        <w:ind w:left="5484" w:hanging="360"/>
      </w:pPr>
      <w:rPr>
        <w:rFonts w:hint="default" w:ascii="Courier New" w:hAnsi="Courier New" w:cs="Courier New"/>
      </w:rPr>
    </w:lvl>
    <w:lvl w:ilvl="8" w:tplc="04130005" w:tentative="1">
      <w:start w:val="1"/>
      <w:numFmt w:val="bullet"/>
      <w:lvlText w:val=""/>
      <w:lvlJc w:val="left"/>
      <w:pPr>
        <w:ind w:left="6204" w:hanging="360"/>
      </w:pPr>
      <w:rPr>
        <w:rFonts w:hint="default" w:ascii="Wingdings" w:hAnsi="Wingdings"/>
      </w:rPr>
    </w:lvl>
  </w:abstractNum>
  <w:abstractNum w:abstractNumId="16" w15:restartNumberingAfterBreak="0">
    <w:nsid w:val="5A250247"/>
    <w:multiLevelType w:val="hybridMultilevel"/>
    <w:tmpl w:val="3BF0F9E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6631208"/>
    <w:multiLevelType w:val="hybridMultilevel"/>
    <w:tmpl w:val="63983942"/>
    <w:lvl w:ilvl="0" w:tplc="6338F688">
      <w:start w:val="1"/>
      <w:numFmt w:val="bullet"/>
      <w:lvlText w:val=""/>
      <w:lvlJc w:val="left"/>
      <w:pPr>
        <w:ind w:left="720" w:hanging="360"/>
      </w:pPr>
      <w:rPr>
        <w:rFonts w:hint="default" w:ascii="Symbol" w:hAnsi="Symbol"/>
      </w:rPr>
    </w:lvl>
    <w:lvl w:ilvl="1" w:tplc="6A84E5DE">
      <w:start w:val="1"/>
      <w:numFmt w:val="bullet"/>
      <w:lvlText w:val="o"/>
      <w:lvlJc w:val="left"/>
      <w:pPr>
        <w:ind w:left="1440" w:hanging="360"/>
      </w:pPr>
      <w:rPr>
        <w:rFonts w:hint="default" w:ascii="Courier New" w:hAnsi="Courier New" w:cs="Courier New"/>
      </w:rPr>
    </w:lvl>
    <w:lvl w:ilvl="2" w:tplc="2F682A14">
      <w:start w:val="1"/>
      <w:numFmt w:val="bullet"/>
      <w:lvlText w:val=""/>
      <w:lvlJc w:val="left"/>
      <w:pPr>
        <w:ind w:left="2160" w:hanging="360"/>
      </w:pPr>
      <w:rPr>
        <w:rFonts w:hint="default" w:ascii="Wingdings" w:hAnsi="Wingdings"/>
      </w:rPr>
    </w:lvl>
    <w:lvl w:ilvl="3" w:tplc="A362631C">
      <w:start w:val="1"/>
      <w:numFmt w:val="bullet"/>
      <w:lvlText w:val=""/>
      <w:lvlJc w:val="left"/>
      <w:pPr>
        <w:ind w:left="2880" w:hanging="360"/>
      </w:pPr>
      <w:rPr>
        <w:rFonts w:hint="default" w:ascii="Symbol" w:hAnsi="Symbol"/>
      </w:rPr>
    </w:lvl>
    <w:lvl w:ilvl="4" w:tplc="7DAEFFB6">
      <w:start w:val="1"/>
      <w:numFmt w:val="bullet"/>
      <w:lvlText w:val="o"/>
      <w:lvlJc w:val="left"/>
      <w:pPr>
        <w:ind w:left="3600" w:hanging="360"/>
      </w:pPr>
      <w:rPr>
        <w:rFonts w:hint="default" w:ascii="Courier New" w:hAnsi="Courier New" w:cs="Courier New"/>
      </w:rPr>
    </w:lvl>
    <w:lvl w:ilvl="5" w:tplc="9F8E7D4E">
      <w:start w:val="1"/>
      <w:numFmt w:val="bullet"/>
      <w:lvlText w:val=""/>
      <w:lvlJc w:val="left"/>
      <w:pPr>
        <w:ind w:left="4320" w:hanging="360"/>
      </w:pPr>
      <w:rPr>
        <w:rFonts w:hint="default" w:ascii="Wingdings" w:hAnsi="Wingdings"/>
      </w:rPr>
    </w:lvl>
    <w:lvl w:ilvl="6" w:tplc="BEA671D2">
      <w:start w:val="1"/>
      <w:numFmt w:val="bullet"/>
      <w:lvlText w:val=""/>
      <w:lvlJc w:val="left"/>
      <w:pPr>
        <w:ind w:left="5040" w:hanging="360"/>
      </w:pPr>
      <w:rPr>
        <w:rFonts w:hint="default" w:ascii="Symbol" w:hAnsi="Symbol"/>
      </w:rPr>
    </w:lvl>
    <w:lvl w:ilvl="7" w:tplc="F6B07826">
      <w:start w:val="1"/>
      <w:numFmt w:val="bullet"/>
      <w:lvlText w:val="o"/>
      <w:lvlJc w:val="left"/>
      <w:pPr>
        <w:ind w:left="5760" w:hanging="360"/>
      </w:pPr>
      <w:rPr>
        <w:rFonts w:hint="default" w:ascii="Courier New" w:hAnsi="Courier New" w:cs="Courier New"/>
      </w:rPr>
    </w:lvl>
    <w:lvl w:ilvl="8" w:tplc="B67C4D3A">
      <w:start w:val="1"/>
      <w:numFmt w:val="bullet"/>
      <w:lvlText w:val=""/>
      <w:lvlJc w:val="left"/>
      <w:pPr>
        <w:ind w:left="6480" w:hanging="360"/>
      </w:pPr>
      <w:rPr>
        <w:rFonts w:hint="default" w:ascii="Wingdings" w:hAnsi="Wingdings"/>
      </w:rPr>
    </w:lvl>
  </w:abstractNum>
  <w:abstractNum w:abstractNumId="18" w15:restartNumberingAfterBreak="0">
    <w:nsid w:val="76631209"/>
    <w:multiLevelType w:val="multilevel"/>
    <w:tmpl w:val="AFD06A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5"/>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11"/>
  </w:num>
  <w:num w:numId="18">
    <w:abstractNumId w:val="16"/>
  </w:num>
  <w:num w:numId="19">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O"/>
    <w:docVar w:name="DocumentLanguage" w:val="nl-NL"/>
    <w:docVar w:name="IW_Generated" w:val="True"/>
    <w:docVar w:name="mitFileNames" w:val="ThisDocument|"/>
    <w:docVar w:name="mitStyleTemplates" w:val="huisstijl|"/>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_x000d__x000a_&lt;ArrayOfQuestionGroup xmlns:xsi=&quot;http://www.w3.org/2001/XMLSchema-instance&quot; xmlns:xsd=&quot;http://www.w3.org/2001/XMLSchema&quot;&gt;_x000d__x000a_  &lt;QuestionGroup&gt;_x000d__x000a_    &lt;GroupID&gt;GR6CA46A234B62C54B9946024F7C11C77F&lt;/GroupID&gt;_x000d__x000a_    &lt;GroupName&gt;Overeenkomst&lt;/GroupName&gt;_x000d__x000a_    &lt;GroupDescription /&gt;_x000d__x000a_    &lt;GroupIndex&gt;1&lt;/GroupIndex&gt;_x000d__x000a_    &lt;GroupFields&gt;_x000d__x000a_      &lt;QuestionField&gt;_x000d__x000a_        &lt;FieldListSettings&gt;_x000d__x000a_          &lt;DisplayDirection&gt;Vertical&lt;/DisplayDirection&gt;_x000d__x000a_        &lt;/FieldListSettings&gt;_x000d__x000a_        &lt;FieldValues&gt;_x000d__x000a_          &lt;QuestionValue&gt;_x000d__x000a_            &lt;FollowUpFields /&gt;_x000d__x000a_            &lt;ValueIndex&gt;0&lt;/ValueIndex&gt;_x000d__x000a_            &lt;ValueExValue&gt;110&lt;/ValueExValue&gt;_x000d__x000a_            &lt;ValueName&gt;110 Directie&lt;/ValueName&gt;_x000d__x000a_            &lt;ValueParentID&gt;VV551CC5850C0B42DE8317152D7D469379&lt;/ValueParentID&gt;_x000d__x000a_            &lt;ValueID&gt;94E63043651E5F4CB89A82D568C0DFBC~0&lt;/ValueID&gt;_x000d__x000a_          &lt;/QuestionValue&gt;_x000d__x000a_          &lt;QuestionValue&gt;_x000d__x000a_            &lt;FollowUpFields /&gt;_x000d__x000a_            &lt;ValueIndex&gt;1&lt;/ValueIndex&gt;_x000d__x000a_            &lt;ValueExValue&gt;120&lt;/ValueExValue&gt;_x000d__x000a_            &lt;ValueName&gt;120 Staf Bestuurs &amp;amp; Directie&lt;/ValueName&gt;_x000d__x000a_            &lt;ValueParentID&gt;VV551CC5850C0B42DE8317152D7D469379&lt;/ValueParentID&gt;_x000d__x000a_            &lt;ValueID&gt;BC5EA1E2D0237C479CBFB863C0A89FEA~0&lt;/ValueID&gt;_x000d__x000a_          &lt;/QuestionValue&gt;_x000d__x000a_          &lt;QuestionValue&gt;_x000d__x000a_            &lt;FollowUpFields /&gt;_x000d__x000a_            &lt;ValueIndex&gt;2&lt;/ValueIndex&gt;_x000d__x000a_            &lt;ValueExValue&gt;130&lt;/ValueExValue&gt;_x000d__x000a_            &lt;ValueName&gt;130 Concerncontrolling&lt;/ValueName&gt;_x000d__x000a_            &lt;ValueParentID&gt;VV551CC5850C0B42DE8317152D7D469379&lt;/ValueParentID&gt;_x000d__x000a_            &lt;ValueID&gt;09EFFDCF39964E4890EE6378CAF5CB75~0&lt;/ValueID&gt;_x000d__x000a_          &lt;/QuestionValue&gt;_x000d__x000a_          &lt;QuestionValue&gt;_x000d__x000a_            &lt;FollowUpFields /&gt;_x000d__x000a_            &lt;ValueIndex&gt;3&lt;/ValueIndex&gt;_x000d__x000a_            &lt;ValueExValue&gt;210&lt;/ValueExValue&gt;_x000d__x000a_            &lt;ValueName&gt;210 Beleid- &amp;amp; Planontwikkeling&lt;/ValueName&gt;_x000d__x000a_            &lt;ValueParentID&gt;VV551CC5850C0B42DE8317152D7D469379&lt;/ValueParentID&gt;_x000d__x000a_            &lt;ValueID&gt;B1173D407DB45F4D9419D5F6E82E480D~0&lt;/ValueID&gt;_x000d__x000a_          &lt;/QuestionValue&gt;_x000d__x000a_          &lt;QuestionValue&gt;_x000d__x000a_            &lt;FollowUpFields /&gt;_x000d__x000a_            &lt;ValueIndex&gt;4&lt;/ValueIndex&gt;_x000d__x000a_            &lt;ValueExValue&gt;220&lt;/ValueExValue&gt;_x000d__x000a_            &lt;ValueName&gt;220 Projecten&lt;/ValueName&gt;_x000d__x000a_            &lt;ValueParentID&gt;VV551CC5850C0B42DE8317152D7D469379&lt;/ValueParentID&gt;_x000d__x000a_            &lt;ValueID&gt;BF8C9ACE63582842A40D3292C0A8417D~0&lt;/ValueID&gt;_x000d__x000a_          &lt;/QuestionValue&gt;_x000d__x000a_          &lt;QuestionValue&gt;_x000d__x000a_            &lt;FollowUpFields /&gt;_x000d__x000a_            &lt;ValueIndex&gt;5&lt;/ValueIndex&gt;_x000d__x000a_            &lt;ValueExValue&gt;230&lt;/ValueExValue&gt;_x000d__x000a_            &lt;ValueName&gt;230 Onderhoud&lt;/ValueName&gt;_x000d__x000a_            &lt;ValueParentID&gt;VV551CC5850C0B42DE8317152D7D469379&lt;/ValueParentID&gt;_x000d__x000a_            &lt;ValueID&gt;0079E9A452A9404985A0B3C5C0F472D6~0&lt;/ValueID&gt;_x000d__x000a_          &lt;/QuestionValue&gt;_x000d__x000a_          &lt;QuestionValue&gt;_x000d__x000a_            &lt;FollowUpFields /&gt;_x000d__x000a_            &lt;ValueIndex&gt;6&lt;/ValueIndex&gt;_x000d__x000a_            &lt;ValueExValue&gt;240&lt;/ValueExValue&gt;_x000d__x000a_            &lt;ValueName&gt;240 Watersystemen&lt;/ValueName&gt;_x000d__x000a_            &lt;ValueParentID&gt;VV551CC5850C0B42DE8317152D7D469379&lt;/ValueParentID&gt;_x000d__x000a_            &lt;ValueID&gt;2790835011A96848A129196253951A1C~0&lt;/ValueID&gt;_x000d__x000a_          &lt;/QuestionValue&gt;_x000d__x000a_          &lt;QuestionValue&gt;_x000d__x000a_            &lt;FollowUpFields /&gt;_x000d__x000a_            &lt;ValueIndex&gt;7&lt;/ValueIndex&gt;_x000d__x000a_            &lt;ValueExValue&gt;250&lt;/ValueExValue&gt;_x000d__x000a_            &lt;ValueName&gt;250 Zuiveren&lt;/ValueName&gt;_x000d__x000a_            &lt;ValueParentID&gt;VV551CC5850C0B42DE8317152D7D469379&lt;/ValueParentID&gt;_x000d__x000a_            &lt;ValueID&gt;B0B71758EB05114FBACF71119315EC9D~0&lt;/ValueID&gt;_x000d__x000a_          &lt;/QuestionValue&gt;_x000d__x000a_          &lt;QuestionValue&gt;_x000d__x000a_            &lt;FollowUpFields /&gt;_x000d__x000a_            &lt;ValueIndex&gt;8&lt;/ValueIndex&gt;_x000d__x000a_            &lt;ValueExValue&gt;260&lt;/ValueExValue&gt;_x000d__x000a_            &lt;ValueName&gt;260 Vergunningverlening &amp;amp; Handhaving&lt;/ValueName&gt;_x000d__x000a_            &lt;ValueParentID&gt;VV551CC5850C0B42DE8317152D7D469379&lt;/ValueParentID&gt;_x000d__x000a_            &lt;ValueID&gt;0724458C4A2ABC4781D8435160DC7EAF~0&lt;/ValueID&gt;_x000d__x000a_          &lt;/QuestionValue&gt;_x000d__x000a_          &lt;QuestionValue&gt;_x000d__x000a_            &lt;FollowUpFields /&gt;_x000d__x000a_            &lt;ValueIndex&gt;9&lt;/ValueIndex&gt;_x000d__x000a_            &lt;ValueExValue&gt;270&lt;/ValueExValue&gt;_x000d__x000a_            &lt;ValueName&gt;270 Ondersteuning &amp;amp; Advies&lt;/ValueName&gt;_x000d__x000a_            &lt;ValueParentID&gt;VV551CC5850C0B42DE8317152D7D469379&lt;/ValueParentID&gt;_x000d__x000a_            &lt;ValueID&gt;48750802DFF32846B83C6F8D910047BB~0&lt;/ValueID&gt;_x000d__x000a_          &lt;/QuestionValue&gt;_x000d__x000a_          &lt;QuestionValue&gt;_x000d__x000a_            &lt;FollowUpFields /&gt;_x000d__x000a_            &lt;ValueIndex&gt;10&lt;/ValueIndex&gt;_x000d__x000a_            &lt;ValueExValue&gt;280&lt;/ValueExValue&gt;_x000d__x000a_            &lt;ValueName&gt;280 Dienstverlening, Voorzieningen &amp;amp; ICT&lt;/ValueName&gt;_x000d__x000a_            &lt;ValueParentID&gt;VV551CC5850C0B42DE8317152D7D469379&lt;/ValueParentID&gt;_x000d__x000a_            &lt;ValueID&gt;202CAE416A973A4DABB8EA5A91A2CD07~0&lt;/ValueID&gt;_x000d__x000a_          &lt;/QuestionValue&gt;_x000d__x000a_          &lt;QuestionValue&gt;_x000d__x000a_            &lt;FollowUpFields /&gt;_x000d__x000a_            &lt;ValueIndex&gt;11&lt;/ValueIndex&gt;_x000d__x000a_            &lt;ValueExValue&gt;350&lt;/ValueExValue&gt;_x000d__x000a_            &lt;ValueName&gt;350 Administratie&lt;/ValueName&gt;_x000d__x000a_            &lt;ValueParentID&gt;VV551CC5850C0B42DE8317152D7D469379&lt;/ValueParentID&gt;_x000d__x000a_            &lt;ValueID&gt;7FE744CE5560CA409AC585A4F56B6925~0&lt;/ValueID&gt;_x000d__x000a_          &lt;/QuestionValue&gt;_x000d__x000a_        &lt;/FieldValues&gt;_x000d__x000a_        &lt;FieldMerge&gt;false&lt;/FieldMerge&gt;_x000d__x000a_        &lt;FieldParent&gt;GR6CA46A234B62C54B9946024F7C11C77F&lt;/FieldParent&gt;_x000d__x000a_        &lt;FieldRun&gt;0&lt;/FieldRun&gt;_x000d__x000a_        &lt;FieldDataSource&gt;0&lt;/FieldDataSource&gt;_x000d__x000a_        &lt;FieldList&gt;1&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1&lt;/FieldDataType&gt;_x000d__x000a_        &lt;FieldTip /&gt;_x000d__x000a_        &lt;FieldPrompt&gt;Afdelingscode&lt;/FieldPrompt&gt;_x000d__x000a_        &lt;FieldIndex&gt;2&lt;/FieldIndex&gt;_x000d__x000a_        &lt;FieldDescription /&gt;_x000d__x000a_        &lt;FieldName&gt;Afdelingscode&lt;/FieldName&gt;_x000d__x000a_        &lt;FieldID&gt;VV8684B5CB9664184789ADCC2A9A2ECDCC&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6CA46A234B62C54B9946024F7C11C77F&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Afdelingshoofd&lt;/FieldPrompt&gt;_x000d__x000a_        &lt;FieldIndex&gt;3&lt;/FieldIndex&gt;_x000d__x000a_        &lt;FieldDescription&gt;Vul in: de heer/mevrouw ..........&lt;/FieldDescription&gt;_x000d__x000a_        &lt;FieldName&gt;Afdelingshoofd&lt;/FieldName&gt;_x000d__x000a_        &lt;FieldID&gt;VVC19A7C2B9E64BE4BB16AC371FD135FFD&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6CA46A234B62C54B9946024F7C11C77F&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Inhoudelijk Contactpersoon&lt;/FieldPrompt&gt;_x000d__x000a_        &lt;FieldIndex&gt;4&lt;/FieldIndex&gt;_x000d__x000a_        &lt;FieldDescription /&gt;_x000d__x000a_        &lt;FieldName&gt;Contactpersoon_inhoudelijk&lt;/FieldName&gt;_x000d__x000a_        &lt;FieldID&gt;VVBE9F94A34CA8884FB498A561B869B78E&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6CA46A234B62C54B9946024F7C11C77F&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gt;Archimedesweg 1, 2333 CM LEIDEN&lt;/FieldDefault&gt;_x000d__x000a_        &lt;FieldFormat&gt;geen&lt;/FieldFormat&gt;_x000d__x000a_        &lt;FieldDataType&gt;0&lt;/FieldDataType&gt;_x000d__x000a_        &lt;FieldTip /&gt;_x000d__x000a_        &lt;FieldPrompt&gt;Locatie&lt;/FieldPrompt&gt;_x000d__x000a_        &lt;FieldIndex&gt;5&lt;/FieldIndex&gt;_x000d__x000a_        &lt;FieldDescription /&gt;_x000d__x000a_        &lt;FieldName&gt;Locatie&lt;/FieldName&gt;_x000d__x000a_        &lt;FieldID&gt;VV7EDD303FE5C6C1449AFF237D7BCA6ABC&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6CA46A234B62C54B9946024F7C11C77F&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Projectnaam&lt;/FieldPrompt&gt;_x000d__x000a_        &lt;FieldIndex&gt;6&lt;/FieldIndex&gt;_x000d__x000a_        &lt;FieldDescription /&gt;_x000d__x000a_        &lt;FieldName&gt;Projectnaam&lt;/FieldName&gt;_x000d__x000a_        &lt;FieldID&gt;VV04378D3F9714BB428622668DF6CA1E4E&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6CA46A234B62C54B9946024F7C11C77F&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Arbeidsduur&lt;/FieldPrompt&gt;_x000d__x000a_        &lt;FieldIndex&gt;7&lt;/FieldIndex&gt;_x000d__x000a_        &lt;FieldDescription&gt;Aantal uren per week&lt;/FieldDescription&gt;_x000d__x000a_        &lt;FieldName&gt;Arbeidsduur&lt;/FieldName&gt;_x000d__x000a_        &lt;FieldID&gt;VV8AA9F5106DD3314D8E197EFAAE27D968&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gt;_x000d__x000a_          &lt;QuestionValue&gt;_x000d__x000a_            &lt;FollowUpFields /&gt;_x000d__x000a_            &lt;ValueIndex&gt;1&lt;/ValueIndex&gt;_x000d__x000a_            &lt;ValueExValue /&gt;_x000d__x000a_            &lt;ValueName&gt;Ja&lt;/ValueName&gt;_x000d__x000a_            &lt;ValueParentID&gt;VVC775F2779827024B966F46523C2FB258&lt;/ValueParentID&gt;_x000d__x000a_            &lt;ValueID&gt;9680A1991045CF4EBD7BAA86BF1BD09A~0&lt;/ValueID&gt;_x000d__x000a_          &lt;/QuestionValue&gt;_x000d__x000a_          &lt;QuestionValue&gt;_x000d__x000a_            &lt;FollowUpFields /&gt;_x000d__x000a_            &lt;ValueIndex&gt;2&lt;/ValueIndex&gt;_x000d__x000a_            &lt;ValueExValue /&gt;_x000d__x000a_            &lt;ValueName&gt;Nee&lt;/ValueName&gt;_x000d__x000a_            &lt;ValueParentID&gt;VVC775F2779827024B966F46523C2FB258&lt;/ValueParentID&gt;_x000d__x000a_            &lt;ValueID&gt;2CCA14524BF87C4A992E189628DADBDB~0&lt;/ValueID&gt;_x000d__x000a_          &lt;/QuestionValue&gt;_x000d__x000a_        &lt;/FieldValues&gt;_x000d__x000a_        &lt;FieldMerge&gt;false&lt;/FieldMerge&gt;_x000d__x000a_        &lt;FieldParent&gt;GR6CA46A234B62C54B9946024F7C11C77F&lt;/FieldParent&gt;_x000d__x000a_        &lt;FieldRun&gt;0&lt;/FieldRun&gt;_x000d__x000a_        &lt;FieldDataSource&gt;0&lt;/FieldDataSource&gt;_x000d__x000a_        &lt;FieldList&gt;1&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Verlenging&lt;/FieldPrompt&gt;_x000d__x000a_        &lt;FieldIndex&gt;8&lt;/FieldIndex&gt;_x000d__x000a_        &lt;FieldDescription /&gt;_x000d__x000a_        &lt;FieldName&gt;Verlenging&lt;/FieldName&gt;_x000d__x000a_        &lt;FieldID&gt;VVC775F2779827024B966F46523C2FB258&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6CA46A234B62C54B9946024F7C11C77F&lt;/FieldParent&gt;_x000d__x000a_        &lt;FieldRun&gt;1&lt;/FieldRun&gt;_x000d__x000a_        &lt;FieldDataSource&gt;0&lt;/FieldDataSource&gt;_x000d__x000a_        &lt;FieldList&gt;0&lt;/FieldList&gt;_x000d__x000a_        &lt;FieldRequired&gt;0&lt;/FieldRequired&gt;_x000d__x000a_        &lt;FieldLen&gt;-1&lt;/FieldLen&gt;_x000d__x000a_        &lt;FieldHelp /&gt;_x000d__x000a_        &lt;FieldDocProp&gt;onderwerp&lt;/FieldDocProp&gt;_x000d__x000a_        &lt;FieldEmptyDate&gt;false&lt;/FieldEmptyDate&gt;_x000d__x000a_        &lt;FieldDefault xsi:type=&quot;xsd:string&quot;&gt;NADERE OVEREENKOMST INHUUR&lt;/FieldDefault&gt;_x000d__x000a_        &lt;FieldFormat&gt;Hoofdletter&lt;/FieldFormat&gt;_x000d__x000a_        &lt;FieldDataType&gt;0&lt;/FieldDataType&gt;_x000d__x000a_        &lt;FieldTip /&gt;_x000d__x000a_        &lt;FieldPrompt&gt;Onderwerp&lt;/FieldPrompt&gt;_x000d__x000a_        &lt;FieldIndex&gt;9&lt;/FieldIndex&gt;_x000d__x000a_        &lt;FieldDescription /&gt;_x000d__x000a_        &lt;FieldName&gt;Onderwerp&lt;/FieldName&gt;_x000d__x000a_        &lt;FieldID&gt;VVA21D64EB3EFCB04E8F777EC8C5DED1DC&lt;/FieldID&gt;_x000d__x000a_        &lt;FieldXpath /&gt;_x000d__x000a_        &lt;FieldLinkedProp /&gt;_x000d__x000a_      &lt;/QuestionField&gt;_x000d__x000a_    &lt;/GroupFields&gt;_x000d__x000a_  &lt;/QuestionGroup&gt;_x000d__x000a_  &lt;QuestionGroup&gt;_x000d__x000a_    &lt;GroupID&gt;GR598741EC1A9CC84B8FF81744FEFB741F&lt;/GroupID&gt;_x000d__x000a_    &lt;GroupName&gt;Opdrachtnemer&lt;/GroupName&gt;_x000d__x000a_    &lt;GroupDescription /&gt;_x000d__x000a_    &lt;GroupIndex&gt;10&lt;/GroupIndex&gt;_x000d__x000a_    &lt;GroupFields&gt;_x000d__x000a_      &lt;QuestionField&gt;_x000d__x000a_        &lt;FieldListSettings&gt;_x000d__x000a_          &lt;DisplayDirection&gt;Vertical&lt;/DisplayDirection&gt;_x000d__x000a_        &lt;/FieldListSettings&gt;_x000d__x000a_        &lt;FieldValues&gt;_x000d__x000a_          &lt;QuestionValue&gt;_x000d__x000a_            &lt;FollowUpFields /&gt;_x000d__x000a_            &lt;ValueIndex&gt;1&lt;/ValueIndex&gt;_x000d__x000a_            &lt;ValueExValue /&gt;_x000d__x000a_            &lt;ValueName&gt;Van Dijk Employment Services&lt;/ValueName&gt;_x000d__x000a_            &lt;ValueParentID&gt;VVC89BAC01333C0D498C5B801D50CE6A52&lt;/ValueParentID&gt;_x000d__x000a_            &lt;ValueID&gt;9044241DC5EBE74AACA0861015FBB922~0&lt;/ValueID&gt;_x000d__x000a_          &lt;/QuestionValue&gt;_x000d__x000a_          &lt;QuestionValue&gt;_x000d__x000a_            &lt;FollowUpFields /&gt;_x000d__x000a_            &lt;ValueIndex&gt;2&lt;/ValueIndex&gt;_x000d__x000a_            &lt;ValueExValue /&gt;_x000d__x000a_            &lt;ValueName&gt;Balance Ervaring op Projectbasis B.V.&lt;/ValueName&gt;_x000d__x000a_            &lt;ValueParentID&gt;VVC89BAC01333C0D498C5B801D50CE6A52&lt;/ValueParentID&gt;_x000d__x000a_            &lt;ValueID&gt;ADE5B9C01A162640AA8AEA025E5365C7~0&lt;/ValueID&gt;_x000d__x000a_          &lt;/QuestionValue&gt;_x000d__x000a_          &lt;QuestionValue&gt;_x000d__x000a_            &lt;FollowUpFields /&gt;_x000d__x000a_            &lt;ValueIndex&gt;3&lt;/ValueIndex&gt;_x000d__x000a_            &lt;ValueExValue /&gt;_x000d__x000a_            &lt;ValueName&gt;Yacht B.V.&lt;/ValueName&gt;_x000d__x000a_            &lt;ValueParentID&gt;VVC89BAC01333C0D498C5B801D50CE6A52&lt;/ValueParentID&gt;_x000d__x000a_            &lt;ValueID&gt;FDF233557FFE7C48AD945348BB3BAF79~0&lt;/ValueID&gt;_x000d__x000a_          &lt;/QuestionValue&gt;_x000d__x000a_          &lt;QuestionValue&gt;_x000d__x000a_            &lt;FollowUpFields /&gt;_x000d__x000a_            &lt;ValueIndex&gt;4&lt;/ValueIndex&gt;_x000d__x000a_            &lt;ValueExValue /&gt;_x000d__x000a_            &lt;ValueName&gt;Burdock Bouw en Infra B.V.&lt;/ValueName&gt;_x000d__x000a_            &lt;ValueParentID&gt;VVC89BAC01333C0D498C5B801D50CE6A52&lt;/ValueParentID&gt;_x000d__x000a_            &lt;ValueID&gt;C8E2DB72546D2C489D9D1F1BA3395782~0&lt;/ValueID&gt;_x000d__x000a_          &lt;/QuestionValue&gt;_x000d__x000a_          &lt;QuestionValue&gt;_x000d__x000a_            &lt;FollowUpFields /&gt;_x000d__x000a_            &lt;ValueIndex&gt;5&lt;/ValueIndex&gt;_x000d__x000a_            &lt;ValueExValue /&gt;_x000d__x000a_            &lt;ValueName&gt;Arcadis / Brunel&lt;/ValueName&gt;_x000d__x000a_            &lt;ValueParentID&gt;VVC89BAC01333C0D498C5B801D50CE6A52&lt;/ValueParentID&gt;_x000d__x000a_            &lt;ValueID&gt;4E2C881EDB4B0F4CB061570072D7F026~0&lt;/ValueID&gt;_x000d__x000a_          &lt;/QuestionValue&gt;_x000d__x000a_        &lt;/FieldValues&gt;_x000d__x000a_        &lt;FieldMerge&gt;false&lt;/FieldMerge&gt;_x000d__x000a_        &lt;FieldParent&gt;GR598741EC1A9CC84B8FF81744FEFB741F&lt;/FieldParent&gt;_x000d__x000a_        &lt;FieldRun&gt;0&lt;/FieldRun&gt;_x000d__x000a_        &lt;FieldDataSource&gt;0&lt;/FieldDataSource&gt;_x000d__x000a_        &lt;FieldList&gt;1&lt;/FieldList&gt;_x000d__x000a_        &lt;FieldRequired&gt;0&lt;/FieldRequired&gt;_x000d__x000a_        &lt;FieldLen&gt;-1&lt;/FieldLen&gt;_x000d__x000a_        &lt;FieldHelp /&gt;_x000d__x000a_        &lt;FieldDocProp&gt;naamveld1&lt;/FieldDocProp&gt;_x000d__x000a_        &lt;FieldEmptyDate&gt;false&lt;/FieldEmptyDate&gt;_x000d__x000a_        &lt;FieldDefault xsi:type=&quot;xsd:string&quot; /&gt;_x000d__x000a_        &lt;FieldFormat&gt;geen&lt;/FieldFormat&gt;_x000d__x000a_        &lt;FieldDataType&gt;0&lt;/FieldDataType&gt;_x000d__x000a_        &lt;FieldTip /&gt;_x000d__x000a_        &lt;FieldPrompt&gt;Bedrijfsnaam&lt;/FieldPrompt&gt;_x000d__x000a_        &lt;FieldIndex&gt;11&lt;/FieldIndex&gt;_x000d__x000a_        &lt;FieldDescription /&gt;_x000d__x000a_        &lt;FieldName&gt;Bedrijfsnaam&lt;/FieldName&gt;_x000d__x000a_        &lt;FieldID&gt;VVC89BAC01333C0D498C5B801D50CE6A52&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598741EC1A9CC84B8FF81744FEFB741F&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Contactpersoon&lt;/FieldPrompt&gt;_x000d__x000a_        &lt;FieldIndex&gt;12&lt;/FieldIndex&gt;_x000d__x000a_        &lt;FieldDescription /&gt;_x000d__x000a_        &lt;FieldName&gt;Contactpersoon&lt;/FieldName&gt;_x000d__x000a_        &lt;FieldID&gt;VVC1182BBEB69C3549B8670BE0B79ADCD8&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598741EC1A9CC84B8FF81744FEFB741F&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gt;Directeur&lt;/FieldDefault&gt;_x000d__x000a_        &lt;FieldFormat&gt;geen&lt;/FieldFormat&gt;_x000d__x000a_        &lt;FieldDataType&gt;0&lt;/FieldDataType&gt;_x000d__x000a_        &lt;FieldTip /&gt;_x000d__x000a_        &lt;FieldPrompt&gt;Functie contactpersoon&lt;/FieldPrompt&gt;_x000d__x000a_        &lt;FieldIndex&gt;13&lt;/FieldIndex&gt;_x000d__x000a_        &lt;FieldDescription /&gt;_x000d__x000a_        &lt;FieldName&gt;Functie&lt;/FieldName&gt;_x000d__x000a_        &lt;FieldID&gt;VV5E4C8D863D866C4C9D7E15C0D9474052&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gt;_x000d__x000a_          &lt;QuestionValue&gt;_x000d__x000a_            &lt;FollowUpFields /&gt;_x000d__x000a_            &lt;ValueIndex&gt;1&lt;/ValueIndex&gt;_x000d__x000a_            &lt;ValueExValue /&gt;_x000d__x000a_            &lt;ValueName&gt;ZZP'er&lt;/ValueName&gt;_x000d__x000a_            &lt;ValueParentID&gt;VVD33CEB10FFCD5749B5D6606C90B5D8E0&lt;/ValueParentID&gt;_x000d__x000a_            &lt;ValueID&gt;E560976E28EB9F4F962A5A80A887DE3F~0&lt;/ValueID&gt;_x000d__x000a_          &lt;/QuestionValue&gt;_x000d__x000a_          &lt;QuestionValue&gt;_x000d__x000a_            &lt;FollowUpFields /&gt;_x000d__x000a_            &lt;ValueIndex&gt;2&lt;/ValueIndex&gt;_x000d__x000a_            &lt;ValueExValue /&gt;_x000d__x000a_            &lt;ValueName&gt;Uitzendkracht&lt;/ValueName&gt;_x000d__x000a_            &lt;ValueParentID&gt;VVD33CEB10FFCD5749B5D6606C90B5D8E0&lt;/ValueParentID&gt;_x000d__x000a_            &lt;ValueID&gt;FB3A6648CD615345AFCB65EF11F687B9~0&lt;/ValueID&gt;_x000d__x000a_          &lt;/QuestionValue&gt;_x000d__x000a_          &lt;QuestionValue&gt;_x000d__x000a_            &lt;FollowUpFields /&gt;_x000d__x000a_            &lt;ValueIndex&gt;3&lt;/ValueIndex&gt;_x000d__x000a_            &lt;ValueExValue /&gt;_x000d__x000a_            &lt;ValueName&gt;In dienst&lt;/ValueName&gt;_x000d__x000a_            &lt;ValueParentID&gt;VVD33CEB10FFCD5749B5D6606C90B5D8E0&lt;/ValueParentID&gt;_x000d__x000a_            &lt;ValueID&gt;140D1731404EC347A2C93F67B85040E1~0&lt;/ValueID&gt;_x000d__x000a_          &lt;/QuestionValue&gt;_x000d__x000a_        &lt;/FieldValues&gt;_x000d__x000a_        &lt;FieldMerge&gt;false&lt;/FieldMerge&gt;_x000d__x000a_        &lt;FieldParent&gt;GR598741EC1A9CC84B8FF81744FEFB741F&lt;/FieldParent&gt;_x000d__x000a_        &lt;FieldRun&gt;0&lt;/FieldRun&gt;_x000d__x000a_        &lt;FieldDataSource&gt;0&lt;/FieldDataSource&gt;_x000d__x000a_        &lt;FieldList&gt;1&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Arbeidsrelatie&lt;/FieldPrompt&gt;_x000d__x000a_        &lt;FieldIndex&gt;14&lt;/FieldIndex&gt;_x000d__x000a_        &lt;FieldDescription /&gt;_x000d__x000a_        &lt;FieldName&gt;Arbeidsrelatie&lt;/FieldName&gt;_x000d__x000a_        &lt;FieldID&gt;VVD33CEB10FFCD5749B5D6606C90B5D8E0&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gt;_x000d__x000a_          &lt;QuestionValue&gt;_x000d__x000a_            &lt;FollowUpFields /&gt;_x000d__x000a_            &lt;ValueIndex&gt;1&lt;/ValueIndex&gt;_x000d__x000a_            &lt;ValueExValue /&gt;_x000d__x000a_            &lt;ValueName&gt;Inspanningsverplichting&lt;/ValueName&gt;_x000d__x000a_            &lt;ValueParentID&gt;VVC2EBBA21834DA24DB44E80921F748C06&lt;/ValueParentID&gt;_x000d__x000a_            &lt;ValueID&gt;4E8975472170E043A6661319D502855D~0&lt;/ValueID&gt;_x000d__x000a_          &lt;/QuestionValue&gt;_x000d__x000a_          &lt;QuestionValue&gt;_x000d__x000a_            &lt;FollowUpFields /&gt;_x000d__x000a_            &lt;ValueIndex&gt;2&lt;/ValueIndex&gt;_x000d__x000a_            &lt;ValueExValue /&gt;_x000d__x000a_            &lt;ValueName&gt;Resultaatverplichting&lt;/ValueName&gt;_x000d__x000a_            &lt;ValueParentID&gt;VVC2EBBA21834DA24DB44E80921F748C06&lt;/ValueParentID&gt;_x000d__x000a_            &lt;ValueID&gt;63F503E8DE567340B87157EC943AE181~0&lt;/ValueID&gt;_x000d__x000a_          &lt;/QuestionValue&gt;_x000d__x000a_        &lt;/FieldValues&gt;_x000d__x000a_        &lt;FieldMerge&gt;false&lt;/FieldMerge&gt;_x000d__x000a_        &lt;FieldParent&gt;GR598741EC1A9CC84B8FF81744FEFB741F&lt;/FieldParent&gt;_x000d__x000a_        &lt;FieldRun&gt;0&lt;/FieldRun&gt;_x000d__x000a_        &lt;FieldDataSource&gt;0&lt;/FieldDataSource&gt;_x000d__x000a_        &lt;FieldList&gt;1&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Aard van de opdracht&lt;/FieldPrompt&gt;_x000d__x000a_        &lt;FieldIndex&gt;15&lt;/FieldIndex&gt;_x000d__x000a_        &lt;FieldDescription /&gt;_x000d__x000a_        &lt;FieldName&gt;Verplichting&lt;/FieldName&gt;_x000d__x000a_        &lt;FieldID&gt;VVC2EBBA21834DA24DB44E80921F748C06&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598741EC1A9CC84B8FF81744FEFB741F&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d MMMM yyyy&lt;/FieldFormat&gt;_x000d__x000a_        &lt;FieldDataType&gt;2&lt;/FieldDataType&gt;_x000d__x000a_        &lt;FieldTip /&gt;_x000d__x000a_        &lt;FieldPrompt&gt;Offertedatum&lt;/FieldPrompt&gt;_x000d__x000a_        &lt;FieldIndex&gt;16&lt;/FieldIndex&gt;_x000d__x000a_        &lt;FieldDescription /&gt;_x000d__x000a_        &lt;FieldName&gt;Offertedatum&lt;/FieldName&gt;_x000d__x000a_        &lt;FieldID&gt;VVC616893BB3B6B944A64D4948600FFD77&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598741EC1A9CC84B8FF81744FEFB741F&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Inkoopordernummer&lt;/FieldPrompt&gt;_x000d__x000a_        &lt;FieldIndex&gt;17&lt;/FieldIndex&gt;_x000d__x000a_        &lt;FieldDescription /&gt;_x000d__x000a_        &lt;FieldName&gt;Inkoopordernummer&lt;/FieldName&gt;_x000d__x000a_        &lt;FieldID&gt;VVD9F6227E83DF8B44930EE18CBDA55FFF&lt;/FieldID&gt;_x000d__x000a_        &lt;FieldXpath /&gt;_x000d__x000a_        &lt;FieldLinkedProp /&gt;_x000d__x000a_      &lt;/QuestionField&gt;_x000d__x000a_    &lt;/GroupFields&gt;_x000d__x000a_  &lt;/QuestionGroup&gt;_x000d__x000a_  &lt;QuestionGroup&gt;_x000d__x000a_    &lt;GroupID&gt;GR7F3C761454E7F441B65BFF4CF40F13A2&lt;/GroupID&gt;_x000d__x000a_    &lt;GroupName&gt;Kandidaat&lt;/GroupName&gt;_x000d__x000a_    &lt;GroupDescription /&gt;_x000d__x000a_    &lt;GroupIndex&gt;18&lt;/GroupIndex&gt;_x000d__x000a_    &lt;GroupFields&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7F3C761454E7F441B65BFF4CF40F13A2&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gt;inhoud&lt;/FieldDocProp&gt;_x000d__x000a_        &lt;FieldEmptyDate&gt;false&lt;/FieldEmptyDate&gt;_x000d__x000a_        &lt;FieldDefault xsi:type=&quot;xsd:string&quot; /&gt;_x000d__x000a_        &lt;FieldFormat&gt;geen&lt;/FieldFormat&gt;_x000d__x000a_        &lt;FieldDataType&gt;0&lt;/FieldDataType&gt;_x000d__x000a_        &lt;FieldTip /&gt;_x000d__x000a_        &lt;FieldPrompt&gt;Kandidaat&lt;/FieldPrompt&gt;_x000d__x000a_        &lt;FieldIndex&gt;19&lt;/FieldIndex&gt;_x000d__x000a_        &lt;FieldDescription /&gt;_x000d__x000a_        &lt;FieldName&gt;Kandidaat&lt;/FieldName&gt;_x000d__x000a_        &lt;FieldID&gt;VV88C35A4392E31641AAB94771620CCA38&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7F3C761454E7F441B65BFF4CF40F13A2&lt;/FieldParent&gt;_x000d__x000a_        &lt;FieldRun&gt;0&lt;/FieldRun&gt;_x000d__x000a_        &lt;FieldDataSource&gt;0&lt;/FieldDataSource&gt;_x000d__x000a_        &lt;FieldList&gt;0&lt;/FieldList&gt;_x000d__x000a_        &lt;FieldRequired&gt;1&lt;/FieldRequired&gt;_x000d__x000a_        &lt;FieldLen&gt;-1&lt;/FieldLen&gt;_x000d__x000a_        &lt;FieldHelp /&gt;_x000d__x000a_        &lt;FieldDocProp&gt;stuk_doss.dossier_id&lt;/FieldDocProp&gt;_x000d__x000a_        &lt;FieldEmptyDate&gt;false&lt;/FieldEmptyDate&gt;_x000d__x000a_        &lt;FieldDefault xsi:type=&quot;xsd:string&quot;&gt;DIG-069&lt;/FieldDefault&gt;_x000d__x000a_        &lt;FieldFormat&gt;geen&lt;/FieldFormat&gt;_x000d__x000a_        &lt;FieldDataType&gt;0&lt;/FieldDataType&gt;_x000d__x000a_        &lt;FieldTip /&gt;_x000d__x000a_        &lt;FieldPrompt&gt;Dossiernummer&lt;/FieldPrompt&gt;_x000d__x000a_        &lt;FieldIndex&gt;20&lt;/FieldIndex&gt;_x000d__x000a_        &lt;FieldDescription&gt;Vul DIG-nummer aan met bedrijfs- en subnummer&lt;/FieldDescription&gt;_x000d__x000a_        &lt;FieldName&gt;Dossiernummer&lt;/FieldName&gt;_x000d__x000a_        &lt;FieldID&gt;VVF110E0167C08E84E95F76EC640198078&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7F3C761454E7F441B65BFF4CF40F13A2&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Geboortedatum&lt;/FieldPrompt&gt;_x000d__x000a_        &lt;FieldIndex&gt;21&lt;/FieldIndex&gt;_x000d__x000a_        &lt;FieldDescription /&gt;_x000d__x000a_        &lt;FieldName&gt;Geboortedatum&lt;/FieldName&gt;_x000d__x000a_        &lt;FieldID&gt;VV3C7D3365B5D7A34F8826B653C97DCE4B&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7F3C761454E7F441B65BFF4CF40F13A2&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Functie / Rol&lt;/FieldPrompt&gt;_x000d__x000a_        &lt;FieldIndex&gt;22&lt;/FieldIndex&gt;_x000d__x000a_        &lt;FieldDescription /&gt;_x000d__x000a_        &lt;FieldName&gt;Functierol&lt;/FieldName&gt;_x000d__x000a_        &lt;FieldID&gt;VV7B4637D2CCC90F4B81B9CBE16F197502&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7F3C761454E7F441B65BFF4CF40F13A2&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d MMMM yyyy&lt;/FieldFormat&gt;_x000d__x000a_        &lt;FieldDataType&gt;2&lt;/FieldDataType&gt;_x000d__x000a_        &lt;FieldTip /&gt;_x000d__x000a_        &lt;FieldPrompt&gt;Startdatum&lt;/FieldPrompt&gt;_x000d__x000a_        &lt;FieldIndex&gt;23&lt;/FieldIndex&gt;_x000d__x000a_        &lt;FieldDescription /&gt;_x000d__x000a_        &lt;FieldName&gt;Startdatum&lt;/FieldName&gt;_x000d__x000a_        &lt;FieldID&gt;VV8AD86831DDD34A45A60BE3B1E5CB68AA&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7F3C761454E7F441B65BFF4CF40F13A2&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d MMMM yyyy&lt;/FieldFormat&gt;_x000d__x000a_        &lt;FieldDataType&gt;2&lt;/FieldDataType&gt;_x000d__x000a_        &lt;FieldTip /&gt;_x000d__x000a_        &lt;FieldPrompt&gt;Einddatum&lt;/FieldPrompt&gt;_x000d__x000a_        &lt;FieldIndex&gt;24&lt;/FieldIndex&gt;_x000d__x000a_        &lt;FieldDescription /&gt;_x000d__x000a_        &lt;FieldName&gt;Einddatum&lt;/FieldName&gt;_x000d__x000a_        &lt;FieldID&gt;VV6D13C541CC985F409A968AA2B84CF9F6&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7F3C761454E7F441B65BFF4CF40F13A2&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Currency&lt;/FieldFormat&gt;_x000d__x000a_        &lt;FieldDataType&gt;6&lt;/FieldDataType&gt;_x000d__x000a_        &lt;FieldTip /&gt;_x000d__x000a_        &lt;FieldPrompt&gt;Tarief&lt;/FieldPrompt&gt;_x000d__x000a_        &lt;FieldIndex&gt;25&lt;/FieldIndex&gt;_x000d__x000a_        &lt;FieldDescription&gt;Bedrag per uur excl. BTW&lt;/FieldDescription&gt;_x000d__x000a_        &lt;FieldName&gt;Tarief&lt;/FieldName&gt;_x000d__x000a_        &lt;FieldID&gt;VVE49E98FCF9209F42955D325DAB2CE495&lt;/FieldID&gt;_x000d__x000a_        &lt;FieldXpath /&gt;_x000d__x000a_        &lt;FieldLinkedProp /&gt;_x000d__x000a_      &lt;/QuestionField&gt;_x000d__x000a_    &lt;/GroupFields&gt;_x000d__x000a_  &lt;/QuestionGroup&gt;_x000d__x000a_&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8684B5CB9664184789ADCC2A9A2ECDCC&lt;/ID&gt;_x000d__x000a_      &lt;PROMPT&gt;_x000d__x000a_        &lt;NLNL&gt;Afdelingscode&lt;/NLNL&gt;_x000d__x000a_        &lt;NLBE /&gt;_x000d__x000a_        &lt;FRFR /&gt;_x000d__x000a_        &lt;FRBE /&gt;_x000d__x000a_        &lt;ENUS&gt;Afdelingscode&lt;/ENUS&gt;_x000d__x000a_        &lt;DEDE&gt;Afdelingscode&lt;/DEDE&gt;_x000d__x000a_        &lt;DADK /&gt;_x000d__x000a_        &lt;PLPL /&gt;_x000d__x000a_        &lt;SVSE /&gt;_x000d__x000a_        &lt;EN&gt;Afdelingscod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gt;_x000d__x000a_    &lt;VALUE&gt;_x000d__x000a_      &lt;ID&gt;94E63043651E5F4CB89A82D568C0DFBC~0&lt;/ID&gt;_x000d__x000a_      &lt;VALUESINGLE&gt;_x000d__x000a_        &lt;NLNL&gt;110 Directie&lt;/NLNL&gt;_x000d__x000a_        &lt;NLBE /&gt;_x000d__x000a_        &lt;FRFR /&gt;_x000d__x000a_        &lt;FRBE /&gt;_x000d__x000a_        &lt;ENUS&gt;150 Directieteam&lt;/ENUS&gt;_x000d__x000a_        &lt;DEDE&gt;150 Directieteam&lt;/DEDE&gt;_x000d__x000a_        &lt;DADK /&gt;_x000d__x000a_        &lt;PLPL /&gt;_x000d__x000a_        &lt;SVSE /&gt;_x000d__x000a_        &lt;EN&gt;150 Directieteam&lt;/EN&gt;_x000d__x000a_      &lt;/VALUESINGLE&gt;_x000d__x000a_      &lt;VALUEEX&gt;_x000d__x000a_        &lt;NLNL&gt;110&lt;/NLNL&gt;_x000d__x000a_        &lt;NLBE /&gt;_x000d__x000a_        &lt;FRFR /&gt;_x000d__x000a_        &lt;FRBE /&gt;_x000d__x000a_        &lt;ENUS&gt;150&lt;/ENUS&gt;_x000d__x000a_        &lt;DEDE&gt;150&lt;/DEDE&gt;_x000d__x000a_        &lt;DADK /&gt;_x000d__x000a_        &lt;PLPL /&gt;_x000d__x000a_        &lt;SVSE /&gt;_x000d__x000a_        &lt;EN&gt;150&lt;/EN&gt;_x000d__x000a_      &lt;/VALUEEX&gt;_x000d__x000a_    &lt;/VALUE&gt;_x000d__x000a_    &lt;VALUE&gt;_x000d__x000a_      &lt;ID&gt;09EFFDCF39964E4890EE6378CAF5CB75~0&lt;/ID&gt;_x000d__x000a_      &lt;VALUESINGLE&gt;_x000d__x000a_        &lt;NLNL&gt;130 Concerncontrolling&lt;/NLNL&gt;_x000d__x000a_        &lt;NLBE /&gt;_x000d__x000a_        &lt;FRFR /&gt;_x000d__x000a_        &lt;FRBE /&gt;_x000d__x000a_        &lt;ENUS&gt;160 Concerncontrolling&lt;/ENUS&gt;_x000d__x000a_        &lt;DEDE&gt;160 Concerncontrolling&lt;/DEDE&gt;_x000d__x000a_        &lt;DADK /&gt;_x000d__x000a_        &lt;PLPL /&gt;_x000d__x000a_        &lt;SVSE /&gt;_x000d__x000a_        &lt;EN&gt;160 Concerncontrolling&lt;/EN&gt;_x000d__x000a_      &lt;/VALUESINGLE&gt;_x000d__x000a_      &lt;VALUEEX&gt;_x000d__x000a_        &lt;NLNL&gt;130&lt;/NLNL&gt;_x000d__x000a_        &lt;NLBE /&gt;_x000d__x000a_        &lt;FRFR /&gt;_x000d__x000a_        &lt;FRBE /&gt;_x000d__x000a_        &lt;ENUS&gt;160&lt;/ENUS&gt;_x000d__x000a_        &lt;DEDE&gt;160&lt;/DEDE&gt;_x000d__x000a_        &lt;DADK /&gt;_x000d__x000a_        &lt;PLPL /&gt;_x000d__x000a_        &lt;SVSE /&gt;_x000d__x000a_        &lt;EN&gt;160&lt;/EN&gt;_x000d__x000a_      &lt;/VALUEEX&gt;_x000d__x000a_    &lt;/VALUE&gt;_x000d__x000a_    &lt;VALUE&gt;_x000d__x000a_      &lt;ID&gt;BC5EA1E2D0237C479CBFB863C0A89FEA~0&lt;/ID&gt;_x000d__x000a_      &lt;VALUESINGLE&gt;_x000d__x000a_        &lt;NLNL&gt;120 Staf Bestuurs &amp;amp; Directie&lt;/NLNL&gt;_x000d__x000a_        &lt;NLBE /&gt;_x000d__x000a_        &lt;FRFR /&gt;_x000d__x000a_        &lt;FRBE /&gt;_x000d__x000a_        &lt;ENUS&gt;170 Bestuursondersteuning&lt;/ENUS&gt;_x000d__x000a_        &lt;DEDE&gt;170 Bestuursondersteuning&lt;/DEDE&gt;_x000d__x000a_        &lt;DADK /&gt;_x000d__x000a_        &lt;PLPL /&gt;_x000d__x000a_        &lt;SVSE /&gt;_x000d__x000a_        &lt;EN&gt;170 Bestuursondersteuning&lt;/EN&gt;_x000d__x000a_      &lt;/VALUESINGLE&gt;_x000d__x000a_      &lt;VALUEEX&gt;_x000d__x000a_        &lt;NLNL&gt;120&lt;/NLNL&gt;_x000d__x000a_        &lt;NLBE /&gt;_x000d__x000a_        &lt;FRFR /&gt;_x000d__x000a_        &lt;FRBE /&gt;_x000d__x000a_        &lt;ENUS&gt;170&lt;/ENUS&gt;_x000d__x000a_        &lt;DEDE&gt;170&lt;/DEDE&gt;_x000d__x000a_        &lt;DADK /&gt;_x000d__x000a_        &lt;PLPL /&gt;_x000d__x000a_        &lt;SVSE /&gt;_x000d__x000a_        &lt;EN&gt;170&lt;/EN&gt;_x000d__x000a_      &lt;/VALUEEX&gt;_x000d__x000a_    &lt;/VALUE&gt;_x000d__x000a_    &lt;VALUE&gt;_x000d__x000a_      &lt;ID&gt;7FE744CE5560CA409AC585A4F56B6925~0&lt;/ID&gt;_x000d__x000a_      &lt;VALUESINGLE&gt;_x000d__x000a_        &lt;NLNL&gt;350 Administratie&lt;/NLNL&gt;_x000d__x000a_        &lt;NLBE /&gt;_x000d__x000a_        &lt;FRFR /&gt;_x000d__x000a_        &lt;FRBE /&gt;_x000d__x000a_        &lt;ENUS&gt;350 Administratie&lt;/ENUS&gt;_x000d__x000a_        &lt;DEDE&gt;350 Administratie&lt;/DEDE&gt;_x000d__x000a_        &lt;DADK /&gt;_x000d__x000a_        &lt;PLPL /&gt;_x000d__x000a_        &lt;SVSE /&gt;_x000d__x000a_        &lt;EN&gt;350 Administratie&lt;/EN&gt;_x000d__x000a_      &lt;/VALUESINGLE&gt;_x000d__x000a_      &lt;VALUEEX&gt;_x000d__x000a_        &lt;NLNL&gt;350&lt;/NLNL&gt;_x000d__x000a_        &lt;NLBE /&gt;_x000d__x000a_        &lt;FRFR /&gt;_x000d__x000a_        &lt;FRBE /&gt;_x000d__x000a_        &lt;ENUS&gt;350&lt;/ENUS&gt;_x000d__x000a_        &lt;DEDE&gt;350&lt;/DEDE&gt;_x000d__x000a_        &lt;DADK /&gt;_x000d__x000a_        &lt;PLPL /&gt;_x000d__x000a_        &lt;SVSE /&gt;_x000d__x000a_        &lt;EN&gt;350&lt;/EN&gt;_x000d__x000a_      &lt;/VALUEEX&gt;_x000d__x000a_    &lt;/VALUE&gt;_x000d__x000a_    &lt;VALUE&gt;_x000d__x000a_      &lt;ID&gt;48750802DFF32846B83C6F8D910047BB~0&lt;/ID&gt;_x000d__x000a_      &lt;VALUESINGLE&gt;_x000d__x000a_        &lt;NLNL&gt;270 Ondersteuning &amp;amp; Advies&lt;/NLNL&gt;_x000d__x000a_        &lt;NLBE /&gt;_x000d__x000a_        &lt;FRFR /&gt;_x000d__x000a_        &lt;FRBE /&gt;_x000d__x000a_        &lt;ENUS&gt;360 Advies&lt;/ENUS&gt;_x000d__x000a_        &lt;DEDE&gt;360 Advies&lt;/DEDE&gt;_x000d__x000a_        &lt;DADK /&gt;_x000d__x000a_        &lt;PLPL /&gt;_x000d__x000a_        &lt;SVSE /&gt;_x000d__x000a_        &lt;EN&gt;360 Advies&lt;/EN&gt;_x000d__x000a_      &lt;/VALUESINGLE&gt;_x000d__x000a_      &lt;VALUEEX&gt;_x000d__x000a_        &lt;NLNL&gt;270&lt;/NLNL&gt;_x000d__x000a_        &lt;NLBE /&gt;_x000d__x000a_        &lt;FRFR /&gt;_x000d__x000a_        &lt;FRBE /&gt;_x000d__x000a_        &lt;ENUS&gt;360&lt;/ENUS&gt;_x000d__x000a_        &lt;DEDE&gt;360&lt;/DEDE&gt;_x000d__x000a_        &lt;DADK /&gt;_x000d__x000a_        &lt;PLPL /&gt;_x000d__x000a_        &lt;SVSE /&gt;_x000d__x000a_        &lt;EN&gt;360&lt;/EN&gt;_x000d__x000a_      &lt;/VALUEEX&gt;_x000d__x000a_    &lt;/VALUE&gt;_x000d__x000a_    &lt;VALUE&gt;_x000d__x000a_      &lt;ID&gt;202CAE416A973A4DABB8EA5A91A2CD07~0&lt;/ID&gt;_x000d__x000a_      &lt;VALUESINGLE&gt;_x000d__x000a_        &lt;NLNL&gt;280 Dienstverlening, Voorzieningen &amp;amp; ICT&lt;/NLNL&gt;_x000d__x000a_        &lt;NLBE /&gt;_x000d__x000a_        &lt;FRFR /&gt;_x000d__x000a_        &lt;FRBE /&gt;_x000d__x000a_        &lt;ENUS&gt;390 Service&lt;/ENUS&gt;_x000d__x000a_        &lt;DEDE&gt;390 Service&lt;/DEDE&gt;_x000d__x000a_        &lt;DADK /&gt;_x000d__x000a_        &lt;PLPL /&gt;_x000d__x000a_        &lt;SVSE /&gt;_x000d__x000a_        &lt;EN&gt;390 Service&lt;/EN&gt;_x000d__x000a_      &lt;/VALUESINGLE&gt;_x000d__x000a_      &lt;VALUEEX&gt;_x000d__x000a_        &lt;NLNL&gt;280&lt;/NLNL&gt;_x000d__x000a_        &lt;NLBE /&gt;_x000d__x000a_        &lt;FRFR /&gt;_x000d__x000a_        &lt;FRBE /&gt;_x000d__x000a_        &lt;ENUS&gt;390&lt;/ENUS&gt;_x000d__x000a_        &lt;DEDE&gt;390&lt;/DEDE&gt;_x000d__x000a_        &lt;DADK /&gt;_x000d__x000a_        &lt;PLPL /&gt;_x000d__x000a_        &lt;SVSE /&gt;_x000d__x000a_        &lt;EN&gt;390&lt;/EN&gt;_x000d__x000a_      &lt;/VALUEEX&gt;_x000d__x000a_    &lt;/VALUE&gt;_x000d__x000a_    &lt;VALUE&gt;_x000d__x000a_      &lt;ID&gt;B1173D407DB45F4D9419D5F6E82E480D~0&lt;/ID&gt;_x000d__x000a_      &lt;VALUESINGLE&gt;_x000d__x000a_        &lt;NLNL&gt;210 Beleid- &amp;amp; Planontwikkeling&lt;/NLNL&gt;_x000d__x000a_        &lt;NLBE /&gt;_x000d__x000a_        &lt;FRFR /&gt;_x000d__x000a_        &lt;FRBE /&gt;_x000d__x000a_        &lt;ENUS&gt;460 Beleid&lt;/ENUS&gt;_x000d__x000a_        &lt;DEDE&gt;460 Beleid&lt;/DEDE&gt;_x000d__x000a_        &lt;DADK /&gt;_x000d__x000a_        &lt;PLPL /&gt;_x000d__x000a_        &lt;SVSE /&gt;_x000d__x000a_        &lt;EN&gt;460 Beleid&lt;/EN&gt;_x000d__x000a_      &lt;/VALUESINGLE&gt;_x000d__x000a_      &lt;VALUEEX&gt;_x000d__x000a_        &lt;NLNL&gt;210&lt;/NLNL&gt;_x000d__x000a_        &lt;NLBE /&gt;_x000d__x000a_        &lt;FRFR /&gt;_x000d__x000a_        &lt;FRBE /&gt;_x000d__x000a_        &lt;ENUS&gt;460&lt;/ENUS&gt;_x000d__x000a_        &lt;DEDE&gt;460&lt;/DEDE&gt;_x000d__x000a_        &lt;DADK /&gt;_x000d__x000a_        &lt;PLPL /&gt;_x000d__x000a_        &lt;SVSE /&gt;_x000d__x000a_        &lt;EN&gt;460&lt;/EN&gt;_x000d__x000a_      &lt;/VALUEEX&gt;_x000d__x000a_    &lt;/VALUE&gt;_x000d__x000a_    &lt;VALUE&gt;_x000d__x000a_      &lt;ID&gt;BF8C9ACE63582842A40D3292C0A8417D~0&lt;/ID&gt;_x000d__x000a_      &lt;VALUESINGLE&gt;_x000d__x000a_        &lt;NLNL&gt;220 Projecten&lt;/NLNL&gt;_x000d__x000a_        &lt;NLBE /&gt;_x000d__x000a_        &lt;FRFR /&gt;_x000d__x000a_        &lt;FRBE /&gt;_x000d__x000a_        &lt;ENUS&gt;470 Plannen en Projecten&lt;/ENUS&gt;_x000d__x000a_        &lt;DEDE&gt;470 Plannen en Projecten&lt;/DEDE&gt;_x000d__x000a_        &lt;DADK /&gt;_x000d__x000a_        &lt;PLPL /&gt;_x000d__x000a_        &lt;SVSE /&gt;_x000d__x000a_        &lt;EN&gt;470 Plannen en Projecten&lt;/EN&gt;_x000d__x000a_      &lt;/VALUESINGLE&gt;_x000d__x000a_      &lt;VALUEEX&gt;_x000d__x000a_        &lt;NLNL&gt;220&lt;/NLNL&gt;_x000d__x000a_        &lt;NLBE /&gt;_x000d__x000a_        &lt;FRFR /&gt;_x000d__x000a_        &lt;FRBE /&gt;_x000d__x000a_        &lt;ENUS&gt;470&lt;/ENUS&gt;_x000d__x000a_        &lt;DEDE&gt;470&lt;/DEDE&gt;_x000d__x000a_        &lt;DADK /&gt;_x000d__x000a_        &lt;PLPL /&gt;_x000d__x000a_        &lt;SVSE /&gt;_x000d__x000a_        &lt;EN&gt;470&lt;/EN&gt;_x000d__x000a_      &lt;/VALUEEX&gt;_x000d__x000a_    &lt;/VALUE&gt;_x000d__x000a_    &lt;VALUE&gt;_x000d__x000a_      &lt;ID&gt;0724458C4A2ABC4781D8435160DC7EAF~0&lt;/ID&gt;_x000d__x000a_      &lt;VALUESINGLE&gt;_x000d__x000a_        &lt;NLNL&gt;260 Vergunningverlening &amp;amp; Handhaving&lt;/NLNL&gt;_x000d__x000a_        &lt;NLBE /&gt;_x000d__x000a_        &lt;FRFR /&gt;_x000d__x000a_        &lt;FRBE /&gt;_x000d__x000a_        &lt;ENUS&gt;480 Plantoetsing en Vergunningverlening&lt;/ENUS&gt;_x000d__x000a_        &lt;DEDE&gt;480 Plantoetsing en Vergunningverlening&lt;/DEDE&gt;_x000d__x000a_        &lt;DADK /&gt;_x000d__x000a_        &lt;PLPL /&gt;_x000d__x000a_        &lt;SVSE /&gt;_x000d__x000a_        &lt;EN&gt;480 Plantoetsing en Vergunningverlening&lt;/EN&gt;_x000d__x000a_      &lt;/VALUESINGLE&gt;_x000d__x000a_      &lt;VALUEEX&gt;_x000d__x000a_        &lt;NLNL&gt;260&lt;/NLNL&gt;_x000d__x000a_        &lt;NLBE /&gt;_x000d__x000a_        &lt;FRFR /&gt;_x000d__x000a_        &lt;FRBE /&gt;_x000d__x000a_        &lt;ENUS&gt;480&lt;/ENUS&gt;_x000d__x000a_        &lt;DEDE&gt;480&lt;/DEDE&gt;_x000d__x000a_        &lt;DADK /&gt;_x000d__x000a_        &lt;PLPL /&gt;_x000d__x000a_        &lt;SVSE /&gt;_x000d__x000a_        &lt;EN&gt;480&lt;/EN&gt;_x000d__x000a_      &lt;/VALUEEX&gt;_x000d__x000a_    &lt;/VALUE&gt;_x000d__x000a_    &lt;VALUE&gt;_x000d__x000a_      &lt;ID&gt;2790835011A96848A129196253951A1C~0&lt;/ID&gt;_x000d__x000a_      &lt;VALUESINGLE&gt;_x000d__x000a_        &lt;NLNL&gt;240 Watersystemen&lt;/NLNL&gt;_x000d__x000a_        &lt;NLBE /&gt;_x000d__x000a_        &lt;FRFR /&gt;_x000d__x000a_        &lt;FRBE /&gt;_x000d__x000a_        &lt;ENUS&gt;530 Bedrijfsvoering Watersystemen&lt;/ENUS&gt;_x000d__x000a_        &lt;DEDE&gt;530 Bedrijfsvoering Watersystemen&lt;/DEDE&gt;_x000d__x000a_        &lt;DADK /&gt;_x000d__x000a_        &lt;PLPL /&gt;_x000d__x000a_        &lt;SVSE /&gt;_x000d__x000a_        &lt;EN&gt;530 Bedrijfsvoering Watersystemen&lt;/EN&gt;_x000d__x000a_      &lt;/VALUESINGLE&gt;_x000d__x000a_      &lt;VALUEEX&gt;_x000d__x000a_        &lt;NLNL&gt;240&lt;/NLNL&gt;_x000d__x000a_        &lt;NLBE /&gt;_x000d__x000a_        &lt;FRFR /&gt;_x000d__x000a_        &lt;FRBE /&gt;_x000d__x000a_        &lt;ENUS&gt;530&lt;/ENUS&gt;_x000d__x000a_        &lt;DEDE&gt;530&lt;/DEDE&gt;_x000d__x000a_        &lt;DADK /&gt;_x000d__x000a_        &lt;PLPL /&gt;_x000d__x000a_        &lt;SVSE /&gt;_x000d__x000a_        &lt;EN&gt;530&lt;/EN&gt;_x000d__x000a_      &lt;/VALUEEX&gt;_x000d__x000a_    &lt;/VALUE&gt;_x000d__x000a_    &lt;VALUE&gt;_x000d__x000a_      &lt;ID&gt;B0B71758EB05114FBACF71119315EC9D~0&lt;/ID&gt;_x000d__x000a_      &lt;VALUESINGLE&gt;_x000d__x000a_        &lt;NLNL&gt;250 Zuiveren&lt;/NLNL&gt;_x000d__x000a_        &lt;NLBE /&gt;_x000d__x000a_        &lt;FRFR /&gt;_x000d__x000a_        &lt;FRBE /&gt;_x000d__x000a_        &lt;ENUS&gt;540 Bedrijfsvoering Zuiveren&lt;/ENUS&gt;_x000d__x000a_        &lt;DEDE&gt;540 Bedrijfsvoering Zuiveren&lt;/DEDE&gt;_x000d__x000a_        &lt;DADK /&gt;_x000d__x000a_        &lt;PLPL /&gt;_x000d__x000a_        &lt;SVSE /&gt;_x000d__x000a_        &lt;EN&gt;540 Bedrijfsvoering Zuiveren&lt;/EN&gt;_x000d__x000a_      &lt;/VALUESINGLE&gt;_x000d__x000a_      &lt;VALUEEX&gt;_x000d__x000a_        &lt;NLNL&gt;250&lt;/NLNL&gt;_x000d__x000a_        &lt;NLBE /&gt;_x000d__x000a_        &lt;FRFR /&gt;_x000d__x000a_        &lt;FRBE /&gt;_x000d__x000a_        &lt;ENUS&gt;540&lt;/ENUS&gt;_x000d__x000a_        &lt;DEDE&gt;540&lt;/DEDE&gt;_x000d__x000a_        &lt;DADK /&gt;_x000d__x000a_        &lt;PLPL /&gt;_x000d__x000a_        &lt;SVSE /&gt;_x000d__x000a_        &lt;EN&gt;540&lt;/EN&gt;_x000d__x000a_      &lt;/VALUEEX&gt;_x000d__x000a_    &lt;/VALUE&gt;_x000d__x000a_    &lt;VALUE&gt;_x000d__x000a_      &lt;ID&gt;0079E9A452A9404985A0B3C5C0F472D6~0&lt;/ID&gt;_x000d__x000a_      &lt;VALUESINGLE&gt;_x000d__x000a_        &lt;NLNL&gt;230 Onderhoud&lt;/NLNL&gt;_x000d__x000a_        &lt;NLBE /&gt;_x000d__x000a_        &lt;FRFR /&gt;_x000d__x000a_        &lt;FRBE /&gt;_x000d__x000a_        &lt;ENUS&gt;550 Bouwzaken&lt;/ENUS&gt;_x000d__x000a_        &lt;DEDE&gt;550 Bouwzaken&lt;/DEDE&gt;_x000d__x000a_        &lt;DADK /&gt;_x000d__x000a_        &lt;PLPL /&gt;_x000d__x000a_        &lt;SVSE /&gt;_x000d__x000a_        &lt;EN&gt;550 Bouwzaken&lt;/EN&gt;_x000d__x000a_      &lt;/VALUESINGLE&gt;_x000d__x000a_      &lt;VALUEEX&gt;_x000d__x000a_        &lt;NLNL&gt;230&lt;/NLNL&gt;_x000d__x000a_        &lt;NLBE /&gt;_x000d__x000a_        &lt;FRFR /&gt;_x000d__x000a_        &lt;FRBE /&gt;_x000d__x000a_        &lt;ENUS&gt;550&lt;/ENUS&gt;_x000d__x000a_        &lt;DEDE&gt;550&lt;/DEDE&gt;_x000d__x000a_        &lt;DADK /&gt;_x000d__x000a_        &lt;PLPL /&gt;_x000d__x000a_        &lt;SVSE /&gt;_x000d__x000a_        &lt;EN&gt;550&lt;/EN&gt;_x000d__x000a_      &lt;/VALUEEX&gt;_x000d__x000a_    &lt;/VALUE&gt;_x000d__x000a_    &lt;VALUE&gt;_x000d__x000a_      &lt;ID&gt;721258890FECBC4E99E7F09AFEC6F001~0&lt;/ID&gt;_x000d__x000a_      &lt;VALUESINGLE&gt;_x000d__x000a_        &lt;NLNL&gt;560 Handhaving&lt;/NLNL&gt;_x000d__x000a_        &lt;NLBE /&gt;_x000d__x000a_        &lt;FRFR /&gt;_x000d__x000a_        &lt;FRBE /&gt;_x000d__x000a_        &lt;ENUS&gt;560 Handhaving&lt;/ENUS&gt;_x000d__x000a_        &lt;DEDE&gt;560 Handhaving&lt;/DEDE&gt;_x000d__x000a_        &lt;DADK /&gt;_x000d__x000a_        &lt;PLPL /&gt;_x000d__x000a_        &lt;SVSE /&gt;_x000d__x000a_        &lt;EN&gt;560 Handhaving&lt;/EN&gt;_x000d__x000a_      &lt;/VALUESINGLE&gt;_x000d__x000a_      &lt;VALUEEX&gt;_x000d__x000a_        &lt;NLNL&gt;560&lt;/NLNL&gt;_x000d__x000a_        &lt;NLBE /&gt;_x000d__x000a_        &lt;FRFR /&gt;_x000d__x000a_        &lt;FRBE /&gt;_x000d__x000a_        &lt;ENUS&gt;560&lt;/ENUS&gt;_x000d__x000a_        &lt;DEDE&gt;560&lt;/DEDE&gt;_x000d__x000a_        &lt;DADK /&gt;_x000d__x000a_        &lt;PLPL /&gt;_x000d__x000a_        &lt;SVSE /&gt;_x000d__x000a_        &lt;EN&gt;560&lt;/EN&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humbnailPath" w:val="C:\Users\dcraanenburgh\AppData\Local\Temp\tmp8919.png"/>
  </w:docVars>
  <w:rsids>
    <w:rsidRoot w:val="002854EA"/>
    <w:rsid w:val="00014C37"/>
    <w:rsid w:val="0004606B"/>
    <w:rsid w:val="00066030"/>
    <w:rsid w:val="00080F69"/>
    <w:rsid w:val="00087179"/>
    <w:rsid w:val="000A65D9"/>
    <w:rsid w:val="000B172D"/>
    <w:rsid w:val="000F0A25"/>
    <w:rsid w:val="00107DD0"/>
    <w:rsid w:val="00111023"/>
    <w:rsid w:val="00132F78"/>
    <w:rsid w:val="00143D72"/>
    <w:rsid w:val="00154765"/>
    <w:rsid w:val="0018466A"/>
    <w:rsid w:val="00194D8F"/>
    <w:rsid w:val="001B46D4"/>
    <w:rsid w:val="001D12A7"/>
    <w:rsid w:val="001E7CDA"/>
    <w:rsid w:val="001F45DD"/>
    <w:rsid w:val="00235CBF"/>
    <w:rsid w:val="002771C1"/>
    <w:rsid w:val="002854EA"/>
    <w:rsid w:val="002916DD"/>
    <w:rsid w:val="002A7035"/>
    <w:rsid w:val="002B65EA"/>
    <w:rsid w:val="002D0E1A"/>
    <w:rsid w:val="003036AB"/>
    <w:rsid w:val="00316DC0"/>
    <w:rsid w:val="00323D12"/>
    <w:rsid w:val="0036111E"/>
    <w:rsid w:val="003628CB"/>
    <w:rsid w:val="003949F2"/>
    <w:rsid w:val="00395D25"/>
    <w:rsid w:val="003A09BB"/>
    <w:rsid w:val="003A6FFC"/>
    <w:rsid w:val="003C33AB"/>
    <w:rsid w:val="003C3508"/>
    <w:rsid w:val="003E6BD0"/>
    <w:rsid w:val="003F7713"/>
    <w:rsid w:val="00404B6E"/>
    <w:rsid w:val="00417B85"/>
    <w:rsid w:val="004534D8"/>
    <w:rsid w:val="00481060"/>
    <w:rsid w:val="004A2A23"/>
    <w:rsid w:val="004B7863"/>
    <w:rsid w:val="004E7639"/>
    <w:rsid w:val="004F224A"/>
    <w:rsid w:val="00513CFE"/>
    <w:rsid w:val="00522A8A"/>
    <w:rsid w:val="00560E3E"/>
    <w:rsid w:val="00587E91"/>
    <w:rsid w:val="00590AA3"/>
    <w:rsid w:val="005A07AD"/>
    <w:rsid w:val="005B2104"/>
    <w:rsid w:val="005C73F3"/>
    <w:rsid w:val="00616FEC"/>
    <w:rsid w:val="006404A6"/>
    <w:rsid w:val="00641094"/>
    <w:rsid w:val="00651DFB"/>
    <w:rsid w:val="00660D98"/>
    <w:rsid w:val="00680221"/>
    <w:rsid w:val="0069794F"/>
    <w:rsid w:val="006A7DCD"/>
    <w:rsid w:val="006B22D0"/>
    <w:rsid w:val="006D58C4"/>
    <w:rsid w:val="006F6427"/>
    <w:rsid w:val="007064B3"/>
    <w:rsid w:val="00720E56"/>
    <w:rsid w:val="00721349"/>
    <w:rsid w:val="00732A50"/>
    <w:rsid w:val="007404BA"/>
    <w:rsid w:val="00743C16"/>
    <w:rsid w:val="00755F3E"/>
    <w:rsid w:val="007619D4"/>
    <w:rsid w:val="00781D7B"/>
    <w:rsid w:val="007B50BA"/>
    <w:rsid w:val="007C1B6E"/>
    <w:rsid w:val="007C679D"/>
    <w:rsid w:val="007D0EF0"/>
    <w:rsid w:val="007F367A"/>
    <w:rsid w:val="00815F51"/>
    <w:rsid w:val="008201B3"/>
    <w:rsid w:val="008236F0"/>
    <w:rsid w:val="008317EC"/>
    <w:rsid w:val="008340F9"/>
    <w:rsid w:val="00856A43"/>
    <w:rsid w:val="00877386"/>
    <w:rsid w:val="00883101"/>
    <w:rsid w:val="008A5492"/>
    <w:rsid w:val="008B31BD"/>
    <w:rsid w:val="008C4BD6"/>
    <w:rsid w:val="008D6681"/>
    <w:rsid w:val="008F1D0F"/>
    <w:rsid w:val="008F35BB"/>
    <w:rsid w:val="009011CC"/>
    <w:rsid w:val="00920BD0"/>
    <w:rsid w:val="00941554"/>
    <w:rsid w:val="009469FA"/>
    <w:rsid w:val="009555F1"/>
    <w:rsid w:val="00977581"/>
    <w:rsid w:val="00992B2E"/>
    <w:rsid w:val="009E0222"/>
    <w:rsid w:val="009F57E3"/>
    <w:rsid w:val="00A40147"/>
    <w:rsid w:val="00A534AE"/>
    <w:rsid w:val="00A573B0"/>
    <w:rsid w:val="00A57FF6"/>
    <w:rsid w:val="00A76CB3"/>
    <w:rsid w:val="00A76FCB"/>
    <w:rsid w:val="00A8405C"/>
    <w:rsid w:val="00A87131"/>
    <w:rsid w:val="00AA1E14"/>
    <w:rsid w:val="00AC7B28"/>
    <w:rsid w:val="00AD40B2"/>
    <w:rsid w:val="00AF2C69"/>
    <w:rsid w:val="00AF6C77"/>
    <w:rsid w:val="00AF7C05"/>
    <w:rsid w:val="00B03B7A"/>
    <w:rsid w:val="00B0695A"/>
    <w:rsid w:val="00B12908"/>
    <w:rsid w:val="00B14CE2"/>
    <w:rsid w:val="00B85D20"/>
    <w:rsid w:val="00BA23AC"/>
    <w:rsid w:val="00BE0821"/>
    <w:rsid w:val="00BE7736"/>
    <w:rsid w:val="00CA4ED1"/>
    <w:rsid w:val="00CA71B9"/>
    <w:rsid w:val="00CB3751"/>
    <w:rsid w:val="00D0317B"/>
    <w:rsid w:val="00D0454F"/>
    <w:rsid w:val="00D04B5F"/>
    <w:rsid w:val="00D0624F"/>
    <w:rsid w:val="00D20746"/>
    <w:rsid w:val="00D4148D"/>
    <w:rsid w:val="00D54B5F"/>
    <w:rsid w:val="00D61C3E"/>
    <w:rsid w:val="00D64F85"/>
    <w:rsid w:val="00D71FA1"/>
    <w:rsid w:val="00D81784"/>
    <w:rsid w:val="00D87D6C"/>
    <w:rsid w:val="00D94415"/>
    <w:rsid w:val="00DB264D"/>
    <w:rsid w:val="00DC5071"/>
    <w:rsid w:val="00DD0B7B"/>
    <w:rsid w:val="00DE0766"/>
    <w:rsid w:val="00DE250E"/>
    <w:rsid w:val="00E25E55"/>
    <w:rsid w:val="00E27058"/>
    <w:rsid w:val="00E2745D"/>
    <w:rsid w:val="00E56CC3"/>
    <w:rsid w:val="00E84987"/>
    <w:rsid w:val="00E852D4"/>
    <w:rsid w:val="00E87B82"/>
    <w:rsid w:val="00EB61DF"/>
    <w:rsid w:val="00EB634B"/>
    <w:rsid w:val="00EC5168"/>
    <w:rsid w:val="00ED18C4"/>
    <w:rsid w:val="00ED5A5F"/>
    <w:rsid w:val="00EF4219"/>
    <w:rsid w:val="00EF6761"/>
    <w:rsid w:val="00F057BA"/>
    <w:rsid w:val="00F270D6"/>
    <w:rsid w:val="00F43D12"/>
    <w:rsid w:val="00F5248C"/>
    <w:rsid w:val="00F632DB"/>
    <w:rsid w:val="00F73A13"/>
    <w:rsid w:val="00F81B4C"/>
    <w:rsid w:val="00F850A7"/>
    <w:rsid w:val="00FA61E4"/>
    <w:rsid w:val="00FE56C8"/>
    <w:rsid w:val="152B189C"/>
    <w:rsid w:val="30BC30D3"/>
    <w:rsid w:val="6D5B9E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2AB23D"/>
  <w15:docId w15:val="{2EBD409C-4355-4CD5-A079-C457AE525F2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2854EA"/>
    <w:pPr>
      <w:tabs>
        <w:tab w:val="left" w:pos="-1440"/>
        <w:tab w:val="left" w:pos="-720"/>
        <w:tab w:val="left" w:pos="0"/>
        <w:tab w:val="left" w:pos="380"/>
      </w:tabs>
    </w:pPr>
    <w:rPr>
      <w:rFonts w:ascii="Verdana" w:hAnsi="Verdana"/>
    </w:rPr>
  </w:style>
  <w:style w:type="paragraph" w:styleId="Kop2">
    <w:name w:val="heading 2"/>
    <w:basedOn w:val="Standaard"/>
    <w:next w:val="Standaard"/>
    <w:qFormat/>
    <w:rsid w:val="00DB264D"/>
    <w:pPr>
      <w:keepNext/>
      <w:tabs>
        <w:tab w:val="clear" w:pos="-1440"/>
        <w:tab w:val="clear" w:pos="-720"/>
        <w:tab w:val="clear" w:pos="0"/>
        <w:tab w:val="clear" w:pos="380"/>
      </w:tabs>
      <w:suppressAutoHyphens/>
      <w:outlineLvl w:val="1"/>
    </w:pPr>
    <w:rPr>
      <w:b/>
      <w:sz w:val="1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2854EA"/>
    <w:pPr>
      <w:spacing w:line="200" w:lineRule="exact"/>
      <w:ind w:left="1503" w:hanging="1503"/>
    </w:pPr>
  </w:style>
  <w:style w:type="character" w:styleId="BriefGegevensVariabel" w:customStyle="1">
    <w:name w:val="BriefGegevensVariabel"/>
    <w:basedOn w:val="Standaardalinea-lettertype"/>
    <w:rsid w:val="002854EA"/>
    <w:rPr>
      <w:rFonts w:ascii="Verdana" w:hAnsi="Verdana"/>
      <w:sz w:val="20"/>
    </w:rPr>
  </w:style>
  <w:style w:type="character" w:styleId="BriefGegevensVast" w:customStyle="1">
    <w:name w:val="BriefGegevensVast"/>
    <w:rsid w:val="002854EA"/>
    <w:rPr>
      <w:rFonts w:ascii="Arial" w:hAnsi="Arial"/>
      <w:sz w:val="14"/>
    </w:rPr>
  </w:style>
  <w:style w:type="paragraph" w:styleId="Koptekst">
    <w:name w:val="header"/>
    <w:basedOn w:val="Standaard"/>
    <w:link w:val="KoptekstChar"/>
    <w:rsid w:val="002854EA"/>
    <w:pPr>
      <w:tabs>
        <w:tab w:val="center" w:pos="4536"/>
        <w:tab w:val="right" w:pos="9072"/>
      </w:tabs>
    </w:pPr>
    <w:rPr>
      <w:sz w:val="18"/>
    </w:rPr>
  </w:style>
  <w:style w:type="character" w:styleId="Paginanummer">
    <w:name w:val="page number"/>
    <w:basedOn w:val="Standaardalinea-lettertype"/>
    <w:rsid w:val="002854EA"/>
  </w:style>
  <w:style w:type="paragraph" w:styleId="StandaardMinuut" w:customStyle="1">
    <w:name w:val="StandaardMinuut"/>
    <w:basedOn w:val="Koptekst"/>
    <w:rsid w:val="002854EA"/>
    <w:pPr>
      <w:tabs>
        <w:tab w:val="clear" w:pos="0"/>
        <w:tab w:val="clear" w:pos="380"/>
        <w:tab w:val="clear" w:pos="4536"/>
        <w:tab w:val="clear" w:pos="9072"/>
      </w:tabs>
      <w:ind w:left="5812"/>
    </w:pPr>
  </w:style>
  <w:style w:type="table" w:styleId="Tabelraster">
    <w:name w:val="Table Grid"/>
    <w:basedOn w:val="Standaardtabel"/>
    <w:rsid w:val="002854EA"/>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link w:val="VoettekstChar"/>
    <w:rsid w:val="002854EA"/>
    <w:pPr>
      <w:tabs>
        <w:tab w:val="clear" w:pos="-1440"/>
        <w:tab w:val="clear" w:pos="-720"/>
        <w:tab w:val="clear" w:pos="0"/>
        <w:tab w:val="clear" w:pos="380"/>
        <w:tab w:val="center" w:pos="4536"/>
        <w:tab w:val="right" w:pos="9072"/>
      </w:tabs>
    </w:pPr>
  </w:style>
  <w:style w:type="paragraph" w:styleId="Plattetekst">
    <w:name w:val="Body Text"/>
    <w:basedOn w:val="Standaard"/>
    <w:rsid w:val="00DB264D"/>
    <w:pPr>
      <w:tabs>
        <w:tab w:val="clear" w:pos="-1440"/>
        <w:tab w:val="clear" w:pos="-720"/>
        <w:tab w:val="clear" w:pos="0"/>
        <w:tab w:val="clear" w:pos="380"/>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616"/>
      </w:tabs>
      <w:suppressAutoHyphens/>
    </w:pPr>
    <w:rPr>
      <w:sz w:val="18"/>
    </w:rPr>
  </w:style>
  <w:style w:type="character" w:styleId="KoptekstChar" w:customStyle="1">
    <w:name w:val="Koptekst Char"/>
    <w:link w:val="Koptekst"/>
    <w:rsid w:val="00DB264D"/>
    <w:rPr>
      <w:rFonts w:ascii="Verdana" w:hAnsi="Verdana"/>
      <w:sz w:val="18"/>
    </w:rPr>
  </w:style>
  <w:style w:type="character" w:styleId="VoettekstChar" w:customStyle="1">
    <w:name w:val="Voettekst Char"/>
    <w:link w:val="Voettekst"/>
    <w:rsid w:val="00DB264D"/>
    <w:rPr>
      <w:rFonts w:ascii="Verdana" w:hAnsi="Verdana"/>
    </w:rPr>
  </w:style>
  <w:style w:type="character" w:styleId="Hyperlink">
    <w:name w:val="Hyperlink"/>
    <w:rsid w:val="006404A6"/>
    <w:rPr>
      <w:color w:val="0000FF"/>
      <w:u w:val="single"/>
    </w:rPr>
  </w:style>
  <w:style w:type="paragraph" w:styleId="Ballontekst">
    <w:name w:val="Balloon Text"/>
    <w:basedOn w:val="Standaard"/>
    <w:link w:val="BallontekstChar"/>
    <w:rsid w:val="00ED5A5F"/>
    <w:rPr>
      <w:rFonts w:ascii="Tahoma" w:hAnsi="Tahoma" w:cs="Tahoma"/>
      <w:sz w:val="16"/>
      <w:szCs w:val="16"/>
    </w:rPr>
  </w:style>
  <w:style w:type="character" w:styleId="BallontekstChar" w:customStyle="1">
    <w:name w:val="Ballontekst Char"/>
    <w:basedOn w:val="Standaardalinea-lettertype"/>
    <w:link w:val="Ballontekst"/>
    <w:rsid w:val="00ED5A5F"/>
    <w:rPr>
      <w:rFonts w:ascii="Tahoma" w:hAnsi="Tahoma" w:cs="Tahoma"/>
      <w:sz w:val="16"/>
      <w:szCs w:val="16"/>
      <w:lang w:val="nl"/>
    </w:rPr>
  </w:style>
  <w:style w:type="character" w:styleId="Verwijzingopmerking">
    <w:name w:val="annotation reference"/>
    <w:basedOn w:val="Standaardalinea-lettertype"/>
    <w:rsid w:val="00087179"/>
    <w:rPr>
      <w:sz w:val="16"/>
      <w:szCs w:val="16"/>
    </w:rPr>
  </w:style>
  <w:style w:type="paragraph" w:styleId="Tekstopmerking">
    <w:name w:val="annotation text"/>
    <w:basedOn w:val="Standaard"/>
    <w:link w:val="TekstopmerkingChar"/>
    <w:rsid w:val="00087179"/>
  </w:style>
  <w:style w:type="character" w:styleId="TekstopmerkingChar" w:customStyle="1">
    <w:name w:val="Tekst opmerking Char"/>
    <w:basedOn w:val="Standaardalinea-lettertype"/>
    <w:link w:val="Tekstopmerking"/>
    <w:rsid w:val="00087179"/>
    <w:rPr>
      <w:rFonts w:ascii="Verdana" w:hAnsi="Verdana"/>
    </w:rPr>
  </w:style>
  <w:style w:type="paragraph" w:styleId="Onderwerpvanopmerking">
    <w:name w:val="annotation subject"/>
    <w:basedOn w:val="Tekstopmerking"/>
    <w:next w:val="Tekstopmerking"/>
    <w:link w:val="OnderwerpvanopmerkingChar"/>
    <w:rsid w:val="00087179"/>
    <w:rPr>
      <w:b/>
      <w:bCs/>
    </w:rPr>
  </w:style>
  <w:style w:type="character" w:styleId="OnderwerpvanopmerkingChar" w:customStyle="1">
    <w:name w:val="Onderwerp van opmerking Char"/>
    <w:basedOn w:val="TekstopmerkingChar"/>
    <w:link w:val="Onderwerpvanopmerking"/>
    <w:rsid w:val="00087179"/>
    <w:rPr>
      <w:rFonts w:ascii="Verdana" w:hAnsi="Verdana"/>
      <w:b/>
      <w:bCs/>
    </w:rPr>
  </w:style>
  <w:style w:type="paragraph" w:styleId="Lijstalinea">
    <w:name w:val="List Paragraph"/>
    <w:aliases w:val="Lijst meerdere niveaus,3 *-,opsomming 1,2,Reference List,Opsomblokjes en substreepjes,3 * -"/>
    <w:basedOn w:val="Standaard"/>
    <w:link w:val="LijstalineaChar"/>
    <w:uiPriority w:val="34"/>
    <w:qFormat/>
    <w:rsid w:val="00B0695A"/>
    <w:pPr>
      <w:ind w:left="720"/>
      <w:contextualSpacing/>
    </w:pPr>
  </w:style>
  <w:style w:type="character" w:styleId="LijstalineaChar" w:customStyle="1">
    <w:name w:val="Lijstalinea Char"/>
    <w:aliases w:val="Lijst meerdere niveaus Char,3 *- Char,opsomming 1 Char,2 Char,Reference List Char,Opsomblokjes en substreepjes Char,3 * - Char"/>
    <w:basedOn w:val="Standaardalinea-lettertype"/>
    <w:link w:val="Lijstalinea"/>
    <w:uiPriority w:val="34"/>
    <w:locked/>
    <w:rsid w:val="00A40147"/>
    <w:rPr>
      <w:rFonts w:ascii="Verdana" w:hAnsi="Verdana"/>
    </w:rPr>
  </w:style>
  <w:style w:type="character" w:styleId="Onopgelostemelding">
    <w:name w:val="Unresolved Mention"/>
    <w:basedOn w:val="Standaardalinea-lettertype"/>
    <w:uiPriority w:val="99"/>
    <w:semiHidden/>
    <w:unhideWhenUsed/>
    <w:rsid w:val="00A401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658">
      <w:bodyDiv w:val="1"/>
      <w:marLeft w:val="0"/>
      <w:marRight w:val="0"/>
      <w:marTop w:val="0"/>
      <w:marBottom w:val="0"/>
      <w:divBdr>
        <w:top w:val="none" w:sz="0" w:space="0" w:color="auto"/>
        <w:left w:val="none" w:sz="0" w:space="0" w:color="auto"/>
        <w:bottom w:val="none" w:sz="0" w:space="0" w:color="auto"/>
        <w:right w:val="none" w:sz="0" w:space="0" w:color="auto"/>
      </w:divBdr>
    </w:div>
    <w:div w:id="942684182">
      <w:bodyDiv w:val="1"/>
      <w:marLeft w:val="0"/>
      <w:marRight w:val="0"/>
      <w:marTop w:val="0"/>
      <w:marBottom w:val="0"/>
      <w:divBdr>
        <w:top w:val="none" w:sz="0" w:space="0" w:color="auto"/>
        <w:left w:val="none" w:sz="0" w:space="0" w:color="auto"/>
        <w:bottom w:val="none" w:sz="0" w:space="0" w:color="auto"/>
        <w:right w:val="none" w:sz="0" w:space="0" w:color="auto"/>
      </w:divBdr>
    </w:div>
    <w:div w:id="1429883818">
      <w:bodyDiv w:val="1"/>
      <w:marLeft w:val="0"/>
      <w:marRight w:val="0"/>
      <w:marTop w:val="0"/>
      <w:marBottom w:val="0"/>
      <w:divBdr>
        <w:top w:val="none" w:sz="0" w:space="0" w:color="auto"/>
        <w:left w:val="none" w:sz="0" w:space="0" w:color="auto"/>
        <w:bottom w:val="none" w:sz="0" w:space="0" w:color="auto"/>
        <w:right w:val="none" w:sz="0" w:space="0" w:color="auto"/>
      </w:divBdr>
    </w:div>
    <w:div w:id="1439526668">
      <w:bodyDiv w:val="1"/>
      <w:marLeft w:val="0"/>
      <w:marRight w:val="0"/>
      <w:marTop w:val="0"/>
      <w:marBottom w:val="0"/>
      <w:divBdr>
        <w:top w:val="none" w:sz="0" w:space="0" w:color="auto"/>
        <w:left w:val="none" w:sz="0" w:space="0" w:color="auto"/>
        <w:bottom w:val="none" w:sz="0" w:space="0" w:color="auto"/>
        <w:right w:val="none" w:sz="0" w:space="0" w:color="auto"/>
      </w:divBdr>
    </w:div>
    <w:div w:id="1771850240">
      <w:bodyDiv w:val="1"/>
      <w:marLeft w:val="0"/>
      <w:marRight w:val="0"/>
      <w:marTop w:val="0"/>
      <w:marBottom w:val="0"/>
      <w:divBdr>
        <w:top w:val="none" w:sz="0" w:space="0" w:color="auto"/>
        <w:left w:val="none" w:sz="0" w:space="0" w:color="auto"/>
        <w:bottom w:val="none" w:sz="0" w:space="0" w:color="auto"/>
        <w:right w:val="none" w:sz="0" w:space="0" w:color="auto"/>
      </w:divBdr>
    </w:div>
    <w:div w:id="182111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2.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header" Target="header2.xml" Id="rId9" /><Relationship Type="http://schemas.openxmlformats.org/officeDocument/2006/relationships/customXml" Target="../customXml/item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Nadere%20overeenkomst%20inhuur%20technisch.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0A2034A0D06F478F4D2E299EF13996" ma:contentTypeVersion="5" ma:contentTypeDescription="Een nieuw document maken." ma:contentTypeScope="" ma:versionID="7479bd8c8c54835b07b62195d144893b">
  <xsd:schema xmlns:xsd="http://www.w3.org/2001/XMLSchema" xmlns:xs="http://www.w3.org/2001/XMLSchema" xmlns:p="http://schemas.microsoft.com/office/2006/metadata/properties" xmlns:ns2="505602d6-bc44-4859-83e2-5c91625d3062" xmlns:ns3="a2f4344c-445c-4c04-8fa5-0d4122b7ad34" targetNamespace="http://schemas.microsoft.com/office/2006/metadata/properties" ma:root="true" ma:fieldsID="45561f534a6d097865fb1924592eb2f0" ns2:_="" ns3:_="">
    <xsd:import namespace="505602d6-bc44-4859-83e2-5c91625d3062"/>
    <xsd:import namespace="a2f4344c-445c-4c04-8fa5-0d4122b7ad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5602d6-bc44-4859-83e2-5c91625d30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f4344c-445c-4c04-8fa5-0d4122b7ad34"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6D9097-2067-4E11-8DB7-CE03C0B97002}"/>
</file>

<file path=customXml/itemProps2.xml><?xml version="1.0" encoding="utf-8"?>
<ds:datastoreItem xmlns:ds="http://schemas.openxmlformats.org/officeDocument/2006/customXml" ds:itemID="{C57F857D-BA10-4AAF-8D79-57893903E04F}"/>
</file>

<file path=customXml/itemProps3.xml><?xml version="1.0" encoding="utf-8"?>
<ds:datastoreItem xmlns:ds="http://schemas.openxmlformats.org/officeDocument/2006/customXml" ds:itemID="{3A0C8FCE-BEDD-4363-8C83-8D8FD31A408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Nadere overeenkomst inhuur technisch.dotx</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Onderwerp</dc:title>
  <dc:creator>auitbeijerse</dc:creator>
  <lastModifiedBy>Zon Brouwer, Lara van der</lastModifiedBy>
  <revision>11</revision>
  <lastPrinted>2018-01-24T11:09:00.0000000Z</lastPrinted>
  <dcterms:created xsi:type="dcterms:W3CDTF">2023-10-03T20:01:00.0000000Z</dcterms:created>
  <dcterms:modified xsi:type="dcterms:W3CDTF">2023-11-08T08:40:10.3374426Z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1.2</vt:lpwstr>
  </property>
  <property fmtid="{D5CDD505-2E9C-101B-9397-08002B2CF9AE}" pid="3" name="FileDescription">
    <vt:lpwstr/>
  </property>
  <property fmtid="{D5CDD505-2E9C-101B-9397-08002B2CF9AE}" pid="4" name="ContentTypeId">
    <vt:lpwstr>0x010100330A2034A0D06F478F4D2E299EF13996</vt:lpwstr>
  </property>
</Properties>
</file>